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057F83" w14:textId="7495F2DD" w:rsidR="0067400E" w:rsidRDefault="00504634" w:rsidP="00A50ADE">
      <w:pPr>
        <w:pStyle w:val="Naslov"/>
        <w:spacing w:before="0" w:after="0"/>
        <w:rPr>
          <w:color w:val="00B050"/>
        </w:rPr>
      </w:pPr>
      <w:r w:rsidRPr="00972690">
        <w:rPr>
          <w:color w:val="00B050"/>
        </w:rPr>
        <w:t>ponudba</w:t>
      </w:r>
      <w:r w:rsidR="00A50ADE">
        <w:rPr>
          <w:color w:val="00B050"/>
        </w:rPr>
        <w:t xml:space="preserve"> – JN </w:t>
      </w:r>
      <w:r w:rsidR="0051177C">
        <w:rPr>
          <w:color w:val="00B050"/>
        </w:rPr>
        <w:t>11</w:t>
      </w:r>
      <w:r w:rsidR="00A50ADE">
        <w:rPr>
          <w:color w:val="00B050"/>
        </w:rPr>
        <w:t>/2026</w:t>
      </w:r>
    </w:p>
    <w:p w14:paraId="4A62B64E" w14:textId="77B020E6" w:rsidR="00A50ADE" w:rsidRPr="00A50ADE" w:rsidRDefault="0051177C" w:rsidP="006E3633">
      <w:pPr>
        <w:jc w:val="center"/>
      </w:pPr>
      <w:r>
        <w:rPr>
          <w:rFonts w:cs="Arial"/>
          <w:b/>
          <w:color w:val="00B846"/>
        </w:rPr>
        <w:t>GRADBENI IN BIM NADZOR ZA PROJEKT STANOVANJSKE SOSESKE NOVI TRG, CELJE</w:t>
      </w:r>
      <w:r w:rsidR="006E3633">
        <w:rPr>
          <w:rFonts w:cs="Arial"/>
          <w:b/>
          <w:color w:val="00B846"/>
        </w:rPr>
        <w:t>'</w:t>
      </w:r>
    </w:p>
    <w:p w14:paraId="63F9A7A5" w14:textId="6A089330" w:rsidR="0067400E" w:rsidRPr="00125B11" w:rsidRDefault="0067400E" w:rsidP="00BD6D17">
      <w:pPr>
        <w:pStyle w:val="Naslov1"/>
        <w:rPr>
          <w:color w:val="00B050"/>
        </w:rPr>
      </w:pPr>
      <w:r w:rsidRPr="00125B11">
        <w:rPr>
          <w:color w:val="00B050"/>
        </w:rPr>
        <w:t>ponudba</w:t>
      </w:r>
      <w:r w:rsidR="00121797" w:rsidRPr="00125B11">
        <w:rPr>
          <w:color w:val="00B050"/>
        </w:rPr>
        <w:t xml:space="preserve"> št. </w:t>
      </w:r>
      <w:r w:rsidR="00121797" w:rsidRPr="00125B11">
        <w:rPr>
          <w:rFonts w:cs="Arial"/>
          <w:color w:val="00B05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125B11">
        <w:rPr>
          <w:rFonts w:cs="Arial"/>
          <w:color w:val="00B050"/>
          <w:szCs w:val="20"/>
        </w:rPr>
        <w:instrText xml:space="preserve"> FORMTEXT </w:instrText>
      </w:r>
      <w:r w:rsidR="00121797" w:rsidRPr="00125B11">
        <w:rPr>
          <w:rFonts w:cs="Arial"/>
          <w:color w:val="00B050"/>
          <w:szCs w:val="20"/>
        </w:rPr>
      </w:r>
      <w:r w:rsidR="00121797" w:rsidRPr="00125B11">
        <w:rPr>
          <w:rFonts w:cs="Arial"/>
          <w:color w:val="00B050"/>
          <w:szCs w:val="20"/>
        </w:rPr>
        <w:fldChar w:fldCharType="separate"/>
      </w:r>
      <w:r w:rsidR="00121797" w:rsidRPr="00125B11">
        <w:rPr>
          <w:rFonts w:cs="Arial"/>
          <w:noProof/>
          <w:color w:val="00B050"/>
          <w:szCs w:val="20"/>
        </w:rPr>
        <w:t> </w:t>
      </w:r>
      <w:r w:rsidR="00121797" w:rsidRPr="00125B11">
        <w:rPr>
          <w:rFonts w:cs="Arial"/>
          <w:noProof/>
          <w:color w:val="00B050"/>
          <w:szCs w:val="20"/>
        </w:rPr>
        <w:t> </w:t>
      </w:r>
      <w:r w:rsidR="00121797" w:rsidRPr="00125B11">
        <w:rPr>
          <w:rFonts w:cs="Arial"/>
          <w:noProof/>
          <w:color w:val="00B050"/>
          <w:szCs w:val="20"/>
        </w:rPr>
        <w:t> </w:t>
      </w:r>
      <w:r w:rsidR="00121797" w:rsidRPr="00125B11">
        <w:rPr>
          <w:rFonts w:cs="Arial"/>
          <w:noProof/>
          <w:color w:val="00B050"/>
          <w:szCs w:val="20"/>
        </w:rPr>
        <w:t> </w:t>
      </w:r>
      <w:r w:rsidR="00121797" w:rsidRPr="00125B11">
        <w:rPr>
          <w:rFonts w:cs="Arial"/>
          <w:noProof/>
          <w:color w:val="00B050"/>
          <w:szCs w:val="20"/>
        </w:rPr>
        <w:t> </w:t>
      </w:r>
      <w:r w:rsidR="00121797" w:rsidRPr="00125B11">
        <w:rPr>
          <w:rFonts w:cs="Arial"/>
          <w:color w:val="00B050"/>
          <w:szCs w:val="20"/>
        </w:rPr>
        <w:fldChar w:fldCharType="end"/>
      </w:r>
      <w:r w:rsidR="00121797" w:rsidRPr="00125B11">
        <w:rPr>
          <w:rFonts w:cs="Arial"/>
          <w:color w:val="00B050"/>
          <w:szCs w:val="20"/>
        </w:rPr>
        <w:t xml:space="preserve"> Z DNE </w:t>
      </w:r>
      <w:r w:rsidR="00121797" w:rsidRPr="00125B11">
        <w:rPr>
          <w:rFonts w:cs="Arial"/>
          <w:color w:val="00B05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125B11">
        <w:rPr>
          <w:rFonts w:cs="Arial"/>
          <w:color w:val="00B050"/>
          <w:szCs w:val="20"/>
        </w:rPr>
        <w:instrText xml:space="preserve"> FORMTEXT </w:instrText>
      </w:r>
      <w:r w:rsidR="00121797" w:rsidRPr="00125B11">
        <w:rPr>
          <w:rFonts w:cs="Arial"/>
          <w:color w:val="00B050"/>
          <w:szCs w:val="20"/>
        </w:rPr>
      </w:r>
      <w:r w:rsidR="00121797" w:rsidRPr="00125B11">
        <w:rPr>
          <w:rFonts w:cs="Arial"/>
          <w:color w:val="00B050"/>
          <w:szCs w:val="20"/>
        </w:rPr>
        <w:fldChar w:fldCharType="separate"/>
      </w:r>
      <w:r w:rsidR="00121797" w:rsidRPr="00125B11">
        <w:rPr>
          <w:rFonts w:cs="Arial"/>
          <w:noProof/>
          <w:color w:val="00B050"/>
          <w:szCs w:val="20"/>
        </w:rPr>
        <w:t> </w:t>
      </w:r>
      <w:r w:rsidR="00121797" w:rsidRPr="00125B11">
        <w:rPr>
          <w:rFonts w:cs="Arial"/>
          <w:noProof/>
          <w:color w:val="00B050"/>
          <w:szCs w:val="20"/>
        </w:rPr>
        <w:t> </w:t>
      </w:r>
      <w:r w:rsidR="00121797" w:rsidRPr="00125B11">
        <w:rPr>
          <w:rFonts w:cs="Arial"/>
          <w:noProof/>
          <w:color w:val="00B050"/>
          <w:szCs w:val="20"/>
        </w:rPr>
        <w:t> </w:t>
      </w:r>
      <w:r w:rsidR="00121797" w:rsidRPr="00125B11">
        <w:rPr>
          <w:rFonts w:cs="Arial"/>
          <w:noProof/>
          <w:color w:val="00B050"/>
          <w:szCs w:val="20"/>
        </w:rPr>
        <w:t> </w:t>
      </w:r>
      <w:r w:rsidR="00121797" w:rsidRPr="00125B11">
        <w:rPr>
          <w:rFonts w:cs="Arial"/>
          <w:noProof/>
          <w:color w:val="00B050"/>
          <w:szCs w:val="20"/>
        </w:rPr>
        <w:t> </w:t>
      </w:r>
      <w:r w:rsidR="00121797" w:rsidRPr="00125B11">
        <w:rPr>
          <w:rFonts w:cs="Arial"/>
          <w:color w:val="00B050"/>
          <w:szCs w:val="20"/>
        </w:rPr>
        <w:fldChar w:fldCharType="end"/>
      </w:r>
      <w:r w:rsidR="0051177C">
        <w:rPr>
          <w:rFonts w:cs="Arial"/>
          <w:color w:val="00B050"/>
          <w:szCs w:val="20"/>
        </w:rPr>
        <w:t xml:space="preserve"> ZA SKLOP ___</w:t>
      </w:r>
    </w:p>
    <w:p w14:paraId="7BA143DF" w14:textId="77777777" w:rsidR="0067400E" w:rsidRDefault="00121797" w:rsidP="00BD6D17">
      <w:r>
        <w:t>Ponudbo oddajamo: (se označi z X)</w:t>
      </w:r>
      <w:r w:rsidR="0067400E">
        <w:t xml:space="preserve"> </w:t>
      </w:r>
    </w:p>
    <w:p w14:paraId="74B5C788" w14:textId="77777777" w:rsidR="00121797" w:rsidRDefault="00121797" w:rsidP="00BD6D17">
      <w:pPr>
        <w:rPr>
          <w:rFonts w:cs="Arial"/>
          <w:szCs w:val="20"/>
        </w:rPr>
      </w:pPr>
    </w:p>
    <w:p w14:paraId="7CB4A09E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Samostojno</w:t>
      </w:r>
    </w:p>
    <w:p w14:paraId="3882C31D" w14:textId="77777777" w:rsidR="0067400E" w:rsidRDefault="0067400E" w:rsidP="00BD6D17"/>
    <w:p w14:paraId="0B83F0CD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Skupno ponudbo</w:t>
      </w:r>
    </w:p>
    <w:p w14:paraId="5FB9A3F7" w14:textId="77777777" w:rsidR="00121797" w:rsidRDefault="00121797" w:rsidP="00BD6D17"/>
    <w:p w14:paraId="6FD41D1C" w14:textId="77777777" w:rsidR="00121797" w:rsidRDefault="00121797" w:rsidP="00121797">
      <w:r>
        <w:rPr>
          <w:rFonts w:ascii="MS Gothic" w:eastAsia="MS Gothic" w:hAnsi="MS Gothic" w:hint="eastAsia"/>
        </w:rPr>
        <w:t>☐</w:t>
      </w:r>
      <w:r>
        <w:t xml:space="preserve"> S podizvajalci</w:t>
      </w:r>
    </w:p>
    <w:p w14:paraId="376DA7F8" w14:textId="77777777" w:rsidR="0067400E" w:rsidRDefault="0067400E" w:rsidP="00BD6D17"/>
    <w:p w14:paraId="04D1A50C" w14:textId="77777777" w:rsidR="00EF5B17" w:rsidRPr="00125B11" w:rsidRDefault="00210205" w:rsidP="00210205">
      <w:pPr>
        <w:pStyle w:val="Naslov1"/>
        <w:rPr>
          <w:color w:val="00B050"/>
        </w:rPr>
      </w:pPr>
      <w:r w:rsidRPr="00125B11">
        <w:rPr>
          <w:color w:val="00B050"/>
        </w:rP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6E940393" w14:textId="77777777" w:rsidTr="00A50ADE">
        <w:trPr>
          <w:trHeight w:val="170"/>
        </w:trPr>
        <w:tc>
          <w:tcPr>
            <w:tcW w:w="4432" w:type="dxa"/>
            <w:vAlign w:val="center"/>
          </w:tcPr>
          <w:p w14:paraId="79B56990" w14:textId="36C61400" w:rsidR="0067400E" w:rsidRPr="00DE5639" w:rsidRDefault="002E7FD7" w:rsidP="00156704">
            <w:pPr>
              <w:keepNext/>
              <w:jc w:val="left"/>
            </w:pPr>
            <w:r>
              <w:t>Firma</w:t>
            </w:r>
            <w:r w:rsidR="0067400E" w:rsidRPr="00DE5639">
              <w:t xml:space="preserve"> </w:t>
            </w:r>
            <w:r w:rsidR="00121797" w:rsidRPr="00633D94">
              <w:rPr>
                <w:szCs w:val="20"/>
              </w:rPr>
              <w:t>gospodarskega subjekta:</w:t>
            </w:r>
          </w:p>
        </w:tc>
        <w:tc>
          <w:tcPr>
            <w:tcW w:w="4520" w:type="dxa"/>
            <w:vAlign w:val="center"/>
          </w:tcPr>
          <w:p w14:paraId="3F9FBFF6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5338966" w14:textId="77777777" w:rsidTr="00A50ADE">
        <w:trPr>
          <w:trHeight w:val="170"/>
        </w:trPr>
        <w:tc>
          <w:tcPr>
            <w:tcW w:w="4432" w:type="dxa"/>
            <w:vAlign w:val="center"/>
          </w:tcPr>
          <w:p w14:paraId="3F5A1BFC" w14:textId="7F5509EC" w:rsidR="0067400E" w:rsidRPr="00DE5639" w:rsidRDefault="002E7FD7" w:rsidP="00156704">
            <w:pPr>
              <w:keepNext/>
              <w:jc w:val="left"/>
            </w:pPr>
            <w:r>
              <w:rPr>
                <w:szCs w:val="20"/>
              </w:rPr>
              <w:t>Skrajšana firma gospodarskega subjekta:</w:t>
            </w:r>
          </w:p>
        </w:tc>
        <w:tc>
          <w:tcPr>
            <w:tcW w:w="4520" w:type="dxa"/>
            <w:vAlign w:val="center"/>
          </w:tcPr>
          <w:p w14:paraId="7EF05681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E3633" w:rsidRPr="00DE5639" w14:paraId="4CD43115" w14:textId="77777777" w:rsidTr="00A50ADE">
        <w:trPr>
          <w:trHeight w:val="170"/>
        </w:trPr>
        <w:tc>
          <w:tcPr>
            <w:tcW w:w="4432" w:type="dxa"/>
            <w:vAlign w:val="center"/>
          </w:tcPr>
          <w:p w14:paraId="6BB56F05" w14:textId="136B4038" w:rsidR="006E3633" w:rsidRPr="00DE5639" w:rsidRDefault="006E3633" w:rsidP="006E3633">
            <w:pPr>
              <w:keepNext/>
              <w:jc w:val="left"/>
            </w:pPr>
            <w:r>
              <w:t>Poslovni naslov gospodarskega subjekta:</w:t>
            </w:r>
          </w:p>
        </w:tc>
        <w:tc>
          <w:tcPr>
            <w:tcW w:w="4520" w:type="dxa"/>
            <w:vAlign w:val="center"/>
          </w:tcPr>
          <w:p w14:paraId="2A7104DC" w14:textId="0F2333A0" w:rsidR="006E3633" w:rsidRPr="00DE5639" w:rsidRDefault="006E3633" w:rsidP="006E3633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E3633" w:rsidRPr="00DE5639" w14:paraId="512FCC8E" w14:textId="77777777" w:rsidTr="00A50ADE">
        <w:trPr>
          <w:trHeight w:val="170"/>
        </w:trPr>
        <w:tc>
          <w:tcPr>
            <w:tcW w:w="4432" w:type="dxa"/>
            <w:vAlign w:val="center"/>
          </w:tcPr>
          <w:p w14:paraId="052AF5AF" w14:textId="77777777" w:rsidR="006E3633" w:rsidRPr="00DE5639" w:rsidRDefault="006E3633" w:rsidP="006E3633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520" w:type="dxa"/>
            <w:vAlign w:val="center"/>
          </w:tcPr>
          <w:p w14:paraId="5C1FF611" w14:textId="77777777" w:rsidR="006E3633" w:rsidRPr="00DE5639" w:rsidRDefault="006E3633" w:rsidP="006E3633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E3633" w:rsidRPr="00DE5639" w14:paraId="7486E6CA" w14:textId="77777777" w:rsidTr="00A50ADE">
        <w:trPr>
          <w:trHeight w:val="170"/>
        </w:trPr>
        <w:tc>
          <w:tcPr>
            <w:tcW w:w="4432" w:type="dxa"/>
            <w:vAlign w:val="center"/>
          </w:tcPr>
          <w:p w14:paraId="31C75062" w14:textId="77777777" w:rsidR="006E3633" w:rsidRPr="00DE5639" w:rsidRDefault="006E3633" w:rsidP="006E3633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520" w:type="dxa"/>
            <w:vAlign w:val="center"/>
          </w:tcPr>
          <w:p w14:paraId="46638F8D" w14:textId="77777777" w:rsidR="006E3633" w:rsidRPr="00DE5639" w:rsidRDefault="006E3633" w:rsidP="006E3633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E3633" w:rsidRPr="00DE5639" w14:paraId="3E14DE31" w14:textId="77777777" w:rsidTr="00A50ADE">
        <w:trPr>
          <w:trHeight w:val="170"/>
        </w:trPr>
        <w:tc>
          <w:tcPr>
            <w:tcW w:w="4432" w:type="dxa"/>
            <w:vAlign w:val="center"/>
          </w:tcPr>
          <w:p w14:paraId="7650DA07" w14:textId="77777777" w:rsidR="006E3633" w:rsidRPr="00DE5639" w:rsidRDefault="006E3633" w:rsidP="006E3633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520" w:type="dxa"/>
            <w:vAlign w:val="center"/>
          </w:tcPr>
          <w:p w14:paraId="16C9281F" w14:textId="77777777" w:rsidR="006E3633" w:rsidRPr="00DE5639" w:rsidRDefault="006E3633" w:rsidP="006E3633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E3633" w:rsidRPr="00DE5639" w14:paraId="03CDA067" w14:textId="77777777" w:rsidTr="00A50ADE">
        <w:trPr>
          <w:trHeight w:val="170"/>
        </w:trPr>
        <w:tc>
          <w:tcPr>
            <w:tcW w:w="4432" w:type="dxa"/>
            <w:vAlign w:val="center"/>
          </w:tcPr>
          <w:p w14:paraId="419CC8BB" w14:textId="77777777" w:rsidR="006E3633" w:rsidRPr="00DE5639" w:rsidRDefault="006E3633" w:rsidP="006E3633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520" w:type="dxa"/>
            <w:vAlign w:val="center"/>
          </w:tcPr>
          <w:p w14:paraId="36CD79FD" w14:textId="77777777" w:rsidR="006E3633" w:rsidRPr="00DE5639" w:rsidRDefault="006E3633" w:rsidP="006E3633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E3633" w:rsidRPr="00DE5639" w14:paraId="37E60574" w14:textId="77777777" w:rsidTr="00A50ADE">
        <w:trPr>
          <w:trHeight w:val="170"/>
        </w:trPr>
        <w:tc>
          <w:tcPr>
            <w:tcW w:w="4432" w:type="dxa"/>
            <w:vAlign w:val="center"/>
          </w:tcPr>
          <w:p w14:paraId="028F3975" w14:textId="77777777" w:rsidR="006E3633" w:rsidRPr="00DE5639" w:rsidRDefault="006E3633" w:rsidP="006E3633">
            <w:pPr>
              <w:keepNext/>
              <w:jc w:val="left"/>
            </w:pPr>
            <w:r w:rsidRPr="00DE5639">
              <w:t>Telefonska številka:</w:t>
            </w:r>
          </w:p>
        </w:tc>
        <w:tc>
          <w:tcPr>
            <w:tcW w:w="4520" w:type="dxa"/>
            <w:vAlign w:val="center"/>
          </w:tcPr>
          <w:p w14:paraId="4B9BED28" w14:textId="77777777" w:rsidR="006E3633" w:rsidRPr="00DE5639" w:rsidRDefault="006E3633" w:rsidP="006E3633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E3633" w:rsidRPr="00DE5639" w14:paraId="29DF1D3B" w14:textId="77777777" w:rsidTr="00A50ADE">
        <w:trPr>
          <w:trHeight w:val="170"/>
        </w:trPr>
        <w:tc>
          <w:tcPr>
            <w:tcW w:w="4432" w:type="dxa"/>
            <w:vAlign w:val="center"/>
          </w:tcPr>
          <w:p w14:paraId="0E6C0F88" w14:textId="77777777" w:rsidR="006E3633" w:rsidRPr="00DE5639" w:rsidRDefault="006E3633" w:rsidP="006E3633">
            <w:pPr>
              <w:keepNext/>
              <w:jc w:val="left"/>
            </w:pPr>
            <w:r w:rsidRPr="00DE5639">
              <w:t>Telefaks številka:</w:t>
            </w:r>
          </w:p>
        </w:tc>
        <w:tc>
          <w:tcPr>
            <w:tcW w:w="4520" w:type="dxa"/>
            <w:vAlign w:val="center"/>
          </w:tcPr>
          <w:p w14:paraId="629C8675" w14:textId="77777777" w:rsidR="006E3633" w:rsidRPr="00DE5639" w:rsidRDefault="006E3633" w:rsidP="006E3633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E3633" w:rsidRPr="00DE5639" w14:paraId="3C1B3045" w14:textId="77777777" w:rsidTr="00A50ADE">
        <w:trPr>
          <w:trHeight w:val="170"/>
        </w:trPr>
        <w:tc>
          <w:tcPr>
            <w:tcW w:w="4432" w:type="dxa"/>
            <w:vAlign w:val="center"/>
          </w:tcPr>
          <w:p w14:paraId="6F713B65" w14:textId="77777777" w:rsidR="006E3633" w:rsidRPr="00DE5639" w:rsidRDefault="006E3633" w:rsidP="006E3633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520" w:type="dxa"/>
            <w:vAlign w:val="center"/>
          </w:tcPr>
          <w:p w14:paraId="66007F29" w14:textId="77777777" w:rsidR="006E3633" w:rsidRPr="00DE5639" w:rsidRDefault="006E3633" w:rsidP="006E3633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E3633" w:rsidRPr="00DE5639" w14:paraId="52D88BAF" w14:textId="77777777" w:rsidTr="00A50ADE">
        <w:trPr>
          <w:trHeight w:val="170"/>
        </w:trPr>
        <w:tc>
          <w:tcPr>
            <w:tcW w:w="4432" w:type="dxa"/>
            <w:vAlign w:val="center"/>
          </w:tcPr>
          <w:p w14:paraId="7A17A1E0" w14:textId="77777777" w:rsidR="006E3633" w:rsidRPr="00DE5639" w:rsidRDefault="006E3633" w:rsidP="006E3633">
            <w:pPr>
              <w:keepNext/>
              <w:jc w:val="left"/>
            </w:pPr>
            <w:r>
              <w:t>Skrbnik pogodbe:</w:t>
            </w:r>
          </w:p>
        </w:tc>
        <w:tc>
          <w:tcPr>
            <w:tcW w:w="4520" w:type="dxa"/>
            <w:vAlign w:val="center"/>
          </w:tcPr>
          <w:p w14:paraId="77AA1445" w14:textId="77777777" w:rsidR="006E3633" w:rsidRPr="00DE5639" w:rsidRDefault="006E3633" w:rsidP="006E3633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587392B6" w14:textId="77777777" w:rsidR="0067400E" w:rsidRDefault="0067400E" w:rsidP="00BD6D17">
      <w:pPr>
        <w:rPr>
          <w:i/>
        </w:rPr>
      </w:pPr>
    </w:p>
    <w:p w14:paraId="64D03DA9" w14:textId="77777777" w:rsidR="00EF5B17" w:rsidRPr="00064B1A" w:rsidRDefault="00064B1A" w:rsidP="00064B1A">
      <w:pPr>
        <w:pStyle w:val="Naslov2"/>
        <w:rPr>
          <w:i/>
        </w:rPr>
      </w:pPr>
      <w:r w:rsidRPr="00064B1A"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1890"/>
        <w:gridCol w:w="3334"/>
        <w:gridCol w:w="1550"/>
        <w:gridCol w:w="1352"/>
      </w:tblGrid>
      <w:tr w:rsidR="008616E0" w:rsidRPr="00633D94" w14:paraId="2B777537" w14:textId="1904E89D" w:rsidTr="00A50ADE">
        <w:tc>
          <w:tcPr>
            <w:tcW w:w="826" w:type="dxa"/>
            <w:vAlign w:val="center"/>
          </w:tcPr>
          <w:p w14:paraId="23DA6BAA" w14:textId="77777777" w:rsidR="008616E0" w:rsidRPr="00633D94" w:rsidRDefault="008616E0" w:rsidP="00A50AD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1890" w:type="dxa"/>
            <w:vAlign w:val="center"/>
          </w:tcPr>
          <w:p w14:paraId="0D61287C" w14:textId="77777777" w:rsidR="008616E0" w:rsidRPr="00633D94" w:rsidRDefault="008616E0" w:rsidP="00A50AD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334" w:type="dxa"/>
            <w:vAlign w:val="center"/>
          </w:tcPr>
          <w:p w14:paraId="635ADAB6" w14:textId="77777777" w:rsidR="008616E0" w:rsidRPr="00633D94" w:rsidRDefault="008616E0" w:rsidP="00A50AD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550" w:type="dxa"/>
            <w:vAlign w:val="center"/>
          </w:tcPr>
          <w:p w14:paraId="2F8564C4" w14:textId="77777777" w:rsidR="008616E0" w:rsidRPr="00633D94" w:rsidRDefault="008616E0" w:rsidP="00A50AD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  <w:tc>
          <w:tcPr>
            <w:tcW w:w="1352" w:type="dxa"/>
            <w:vAlign w:val="center"/>
          </w:tcPr>
          <w:p w14:paraId="6C5C9970" w14:textId="06EFE238" w:rsidR="008616E0" w:rsidRPr="00633D94" w:rsidRDefault="008616E0" w:rsidP="00A50AD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</w:p>
        </w:tc>
      </w:tr>
      <w:tr w:rsidR="008616E0" w:rsidRPr="00633D94" w14:paraId="20107FF1" w14:textId="377745B0" w:rsidTr="00A50ADE">
        <w:tc>
          <w:tcPr>
            <w:tcW w:w="826" w:type="dxa"/>
            <w:vAlign w:val="center"/>
          </w:tcPr>
          <w:p w14:paraId="20D899CC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1890" w:type="dxa"/>
            <w:vAlign w:val="center"/>
          </w:tcPr>
          <w:p w14:paraId="3090E048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334" w:type="dxa"/>
            <w:vAlign w:val="center"/>
          </w:tcPr>
          <w:p w14:paraId="40F8F456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0" w:type="dxa"/>
            <w:vAlign w:val="center"/>
          </w:tcPr>
          <w:p w14:paraId="29C25A57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352" w:type="dxa"/>
          </w:tcPr>
          <w:p w14:paraId="75B94F45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8616E0" w:rsidRPr="00633D94" w14:paraId="154D0566" w14:textId="6122FE34" w:rsidTr="00A50ADE">
        <w:tc>
          <w:tcPr>
            <w:tcW w:w="826" w:type="dxa"/>
            <w:vAlign w:val="center"/>
          </w:tcPr>
          <w:p w14:paraId="34090D34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1890" w:type="dxa"/>
            <w:vAlign w:val="center"/>
          </w:tcPr>
          <w:p w14:paraId="5A4C56C3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334" w:type="dxa"/>
            <w:vAlign w:val="center"/>
          </w:tcPr>
          <w:p w14:paraId="3DA94CA2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0" w:type="dxa"/>
            <w:vAlign w:val="center"/>
          </w:tcPr>
          <w:p w14:paraId="22EDBBDE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352" w:type="dxa"/>
          </w:tcPr>
          <w:p w14:paraId="167EFFB6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8616E0" w:rsidRPr="00633D94" w14:paraId="086B03D6" w14:textId="2124B565" w:rsidTr="00A50ADE">
        <w:tc>
          <w:tcPr>
            <w:tcW w:w="826" w:type="dxa"/>
            <w:vAlign w:val="center"/>
          </w:tcPr>
          <w:p w14:paraId="46D4D40D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1890" w:type="dxa"/>
            <w:vAlign w:val="center"/>
          </w:tcPr>
          <w:p w14:paraId="6DD7C0D3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334" w:type="dxa"/>
            <w:vAlign w:val="center"/>
          </w:tcPr>
          <w:p w14:paraId="090D5125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0" w:type="dxa"/>
            <w:vAlign w:val="center"/>
          </w:tcPr>
          <w:p w14:paraId="5EEEC0E5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352" w:type="dxa"/>
          </w:tcPr>
          <w:p w14:paraId="184FBA16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8616E0" w:rsidRPr="00633D94" w14:paraId="109CCD51" w14:textId="45A2A207" w:rsidTr="00A50ADE">
        <w:tc>
          <w:tcPr>
            <w:tcW w:w="826" w:type="dxa"/>
            <w:vAlign w:val="center"/>
          </w:tcPr>
          <w:p w14:paraId="0C7ED8C6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1890" w:type="dxa"/>
            <w:vAlign w:val="center"/>
          </w:tcPr>
          <w:p w14:paraId="794EE7F6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334" w:type="dxa"/>
            <w:vAlign w:val="center"/>
          </w:tcPr>
          <w:p w14:paraId="6325C5DF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0" w:type="dxa"/>
            <w:vAlign w:val="center"/>
          </w:tcPr>
          <w:p w14:paraId="3B24DF71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352" w:type="dxa"/>
          </w:tcPr>
          <w:p w14:paraId="0B2EBDB0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8616E0" w:rsidRPr="00633D94" w14:paraId="3CCF1E4E" w14:textId="1B2FC5EF" w:rsidTr="00A50ADE">
        <w:tc>
          <w:tcPr>
            <w:tcW w:w="826" w:type="dxa"/>
            <w:vAlign w:val="center"/>
          </w:tcPr>
          <w:p w14:paraId="6A7D590A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1890" w:type="dxa"/>
            <w:vAlign w:val="center"/>
          </w:tcPr>
          <w:p w14:paraId="65CDD2CF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334" w:type="dxa"/>
            <w:vAlign w:val="center"/>
          </w:tcPr>
          <w:p w14:paraId="241D4AE8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0" w:type="dxa"/>
            <w:vAlign w:val="center"/>
          </w:tcPr>
          <w:p w14:paraId="12CF7BDA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352" w:type="dxa"/>
          </w:tcPr>
          <w:p w14:paraId="12C90FC2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70CA7471" w14:textId="3C13B743" w:rsidR="0067400E" w:rsidRPr="00064B1A" w:rsidRDefault="00121797" w:rsidP="00064B1A">
      <w:pPr>
        <w:pStyle w:val="Naslov2"/>
        <w:rPr>
          <w:i/>
        </w:rPr>
      </w:pPr>
      <w:r w:rsidRPr="00064B1A">
        <w:rPr>
          <w:i/>
          <w:szCs w:val="20"/>
        </w:rPr>
        <w:lastRenderedPageBreak/>
        <w:t>Podpisniki</w:t>
      </w:r>
      <w:r w:rsidRPr="00064B1A">
        <w:rPr>
          <w:bCs/>
          <w:i/>
          <w:iCs/>
          <w:szCs w:val="20"/>
        </w:rPr>
        <w:t xml:space="preserve"> pogodbe z navedbo funkcije ter navedbo</w:t>
      </w:r>
      <w:r w:rsidR="00E709A8">
        <w:rPr>
          <w:bCs/>
          <w:i/>
          <w:iCs/>
          <w:szCs w:val="20"/>
        </w:rPr>
        <w:t>,</w:t>
      </w:r>
      <w:r w:rsidRPr="00064B1A">
        <w:rPr>
          <w:bCs/>
          <w:i/>
          <w:iCs/>
          <w:szCs w:val="20"/>
        </w:rPr>
        <w:t xml:space="preserve"> ali so samostojni oziroma</w:t>
      </w:r>
      <w:r w:rsidRPr="00064B1A">
        <w:rPr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064B1A" w:rsidRPr="00633D94" w14:paraId="40D3D05A" w14:textId="77777777" w:rsidTr="000F386D">
        <w:trPr>
          <w:cantSplit/>
          <w:tblHeader/>
        </w:trPr>
        <w:tc>
          <w:tcPr>
            <w:tcW w:w="950" w:type="dxa"/>
          </w:tcPr>
          <w:p w14:paraId="21E218A6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</w:tcPr>
          <w:p w14:paraId="79D86D0C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</w:tcPr>
          <w:p w14:paraId="7EDC4FE7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</w:tcPr>
          <w:p w14:paraId="64F25C82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064B1A" w:rsidRPr="00633D94" w14:paraId="1F397EA9" w14:textId="77777777" w:rsidTr="000F386D">
        <w:trPr>
          <w:cantSplit/>
          <w:tblHeader/>
        </w:trPr>
        <w:tc>
          <w:tcPr>
            <w:tcW w:w="950" w:type="dxa"/>
          </w:tcPr>
          <w:p w14:paraId="18ECE078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</w:tcPr>
          <w:p w14:paraId="526C11E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16F8324D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4AAE63D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79C38B35" w14:textId="77777777" w:rsidTr="000F386D">
        <w:trPr>
          <w:cantSplit/>
          <w:tblHeader/>
        </w:trPr>
        <w:tc>
          <w:tcPr>
            <w:tcW w:w="950" w:type="dxa"/>
          </w:tcPr>
          <w:p w14:paraId="7BBCD269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</w:tcPr>
          <w:p w14:paraId="15E10F1E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760DA6DF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04C7A2F7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43B606F6" w14:textId="77777777" w:rsidTr="000F386D">
        <w:trPr>
          <w:cantSplit/>
          <w:tblHeader/>
        </w:trPr>
        <w:tc>
          <w:tcPr>
            <w:tcW w:w="950" w:type="dxa"/>
          </w:tcPr>
          <w:p w14:paraId="5DC07A45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</w:tcPr>
          <w:p w14:paraId="3C1F9962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234C2928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3BD3B43B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7BD523AD" w14:textId="77777777" w:rsidTr="000F386D">
        <w:trPr>
          <w:cantSplit/>
          <w:tblHeader/>
        </w:trPr>
        <w:tc>
          <w:tcPr>
            <w:tcW w:w="950" w:type="dxa"/>
          </w:tcPr>
          <w:p w14:paraId="3935E8CE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</w:tcPr>
          <w:p w14:paraId="6430EDB7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441C7F3D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144A275F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70BE81FC" w14:textId="0CE156C2" w:rsidR="0067400E" w:rsidRPr="00A50ADE" w:rsidRDefault="008F611C" w:rsidP="00A50ADE">
      <w:pPr>
        <w:pStyle w:val="Naslov1"/>
        <w:rPr>
          <w:color w:val="00B050"/>
        </w:rPr>
      </w:pPr>
      <w:r w:rsidRPr="00A50ADE">
        <w:rPr>
          <w:color w:val="00B050"/>
        </w:rPr>
        <w:t>SKUPNA PONUDBA</w:t>
      </w:r>
      <w:r w:rsidR="00A50ADE" w:rsidRPr="00A50ADE">
        <w:rPr>
          <w:color w:val="00B050"/>
        </w:rPr>
        <w:t xml:space="preserve"> (gospodarski subjekt točko 3 izpolni v primeru, da </w:t>
      </w:r>
      <w:r w:rsidR="006E3633" w:rsidRPr="006E3633">
        <w:rPr>
          <w:color w:val="00B050"/>
        </w:rPr>
        <w:t xml:space="preserve">BO PRI IZVEDBI JAVNEGA NAROČILA </w:t>
      </w:r>
      <w:r w:rsidR="00A50ADE" w:rsidRPr="00A50ADE">
        <w:rPr>
          <w:color w:val="00B050"/>
        </w:rPr>
        <w:t>nastopa</w:t>
      </w:r>
      <w:r w:rsidR="006E3633">
        <w:rPr>
          <w:color w:val="00B050"/>
        </w:rPr>
        <w:t>L</w:t>
      </w:r>
      <w:r w:rsidR="00A50ADE" w:rsidRPr="00A50ADE">
        <w:rPr>
          <w:color w:val="00B050"/>
        </w:rPr>
        <w:t xml:space="preserve"> </w:t>
      </w:r>
      <w:r w:rsidR="006E3633">
        <w:rPr>
          <w:color w:val="00B050"/>
        </w:rPr>
        <w:t>S S</w:t>
      </w:r>
      <w:r w:rsidR="00DF15D3">
        <w:rPr>
          <w:color w:val="00B050"/>
        </w:rPr>
        <w:t>O</w:t>
      </w:r>
      <w:r w:rsidR="006E3633">
        <w:rPr>
          <w:color w:val="00B050"/>
        </w:rPr>
        <w:t>PONUDNIKI</w:t>
      </w:r>
      <w:r w:rsidR="00A50ADE" w:rsidRPr="00A50ADE">
        <w:rPr>
          <w:color w:val="00B050"/>
        </w:rPr>
        <w:t>).</w:t>
      </w:r>
    </w:p>
    <w:p w14:paraId="6AB98CFB" w14:textId="4850FEA9" w:rsidR="0067400E" w:rsidRDefault="0067400E" w:rsidP="00BD6D17">
      <w:pPr>
        <w:rPr>
          <w:rFonts w:cs="Arial"/>
          <w:szCs w:val="20"/>
        </w:rPr>
      </w:pPr>
      <w:r>
        <w:t xml:space="preserve">Pri javnem naročilu </w:t>
      </w:r>
      <w:r>
        <w:rPr>
          <w:rFonts w:cs="Arial"/>
          <w:szCs w:val="20"/>
        </w:rPr>
        <w:t xml:space="preserve">sodelujemo naslednji </w:t>
      </w:r>
      <w:r w:rsidR="00121797">
        <w:rPr>
          <w:rFonts w:cs="Arial"/>
          <w:szCs w:val="20"/>
        </w:rPr>
        <w:t>gospodarski subjekti</w:t>
      </w:r>
      <w:r>
        <w:rPr>
          <w:rFonts w:cs="Arial"/>
          <w:szCs w:val="20"/>
        </w:rPr>
        <w:t>:</w:t>
      </w:r>
    </w:p>
    <w:p w14:paraId="3A36CF64" w14:textId="77777777" w:rsidR="0067400E" w:rsidRDefault="0067400E" w:rsidP="00BD6D17"/>
    <w:p w14:paraId="63BEF888" w14:textId="7FC20EBF" w:rsidR="005378CF" w:rsidRPr="00633D94" w:rsidRDefault="00025FC1" w:rsidP="005378CF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="005E2D79">
        <w:rPr>
          <w:szCs w:val="20"/>
        </w:rPr>
      </w:r>
      <w:r w:rsidR="005E2D79">
        <w:rPr>
          <w:szCs w:val="20"/>
        </w:rPr>
        <w:fldChar w:fldCharType="separate"/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</w:t>
      </w:r>
      <w:r w:rsidR="009F4592">
        <w:rPr>
          <w:szCs w:val="20"/>
        </w:rPr>
        <w:t xml:space="preserve">a) </w:t>
      </w:r>
      <w:r w:rsidR="005378CF" w:rsidRPr="0019468F">
        <w:rPr>
          <w:szCs w:val="20"/>
        </w:rPr>
        <w:t>Naročnik naj v fazi do izdaje odločitve o oddaji naročila vse dokumente naslavlja na gospodarsk</w:t>
      </w:r>
      <w:r w:rsidRPr="0019468F">
        <w:rPr>
          <w:szCs w:val="20"/>
        </w:rPr>
        <w:t>i</w:t>
      </w:r>
      <w:r w:rsidR="005378CF" w:rsidRPr="0019468F">
        <w:rPr>
          <w:szCs w:val="20"/>
        </w:rPr>
        <w:t xml:space="preserve"> subjekt iz skupne</w:t>
      </w:r>
      <w:r w:rsidR="005378CF" w:rsidRPr="00633D94">
        <w:rPr>
          <w:szCs w:val="20"/>
        </w:rPr>
        <w:t xml:space="preserve"> ponudbe in sicer: </w:t>
      </w:r>
    </w:p>
    <w:p w14:paraId="30516501" w14:textId="77777777" w:rsidR="005378CF" w:rsidRPr="00633D94" w:rsidRDefault="005378CF" w:rsidP="005378CF">
      <w:pPr>
        <w:rPr>
          <w:szCs w:val="20"/>
        </w:rPr>
      </w:pPr>
    </w:p>
    <w:p w14:paraId="3D9CAAE9" w14:textId="77777777" w:rsidR="005378CF" w:rsidRPr="00633D94" w:rsidRDefault="00025FC1" w:rsidP="00064B1A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="005378CF"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="005378CF" w:rsidRPr="00633D94">
        <w:rPr>
          <w:szCs w:val="20"/>
          <w:u w:val="single"/>
        </w:rPr>
        <w:instrText xml:space="preserve"> FORMTEXT </w:instrText>
      </w:r>
      <w:r w:rsidR="005378CF" w:rsidRPr="00633D94">
        <w:rPr>
          <w:szCs w:val="20"/>
          <w:u w:val="single"/>
        </w:rPr>
      </w:r>
      <w:r w:rsidR="005378CF" w:rsidRPr="00633D94">
        <w:rPr>
          <w:szCs w:val="20"/>
          <w:u w:val="single"/>
        </w:rPr>
        <w:fldChar w:fldCharType="separate"/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fldChar w:fldCharType="end"/>
      </w:r>
      <w:bookmarkEnd w:id="0"/>
      <w:r w:rsidR="005378CF">
        <w:rPr>
          <w:szCs w:val="20"/>
          <w:u w:val="single"/>
        </w:rPr>
        <w:t xml:space="preserve"> </w:t>
      </w:r>
      <w:r w:rsidR="005378CF">
        <w:t>(navesti firmo in naslov gospodarskega subjekta)</w:t>
      </w:r>
    </w:p>
    <w:p w14:paraId="3E55746D" w14:textId="77777777" w:rsidR="005378CF" w:rsidRPr="00633D94" w:rsidRDefault="005378CF" w:rsidP="005378CF">
      <w:pPr>
        <w:rPr>
          <w:szCs w:val="20"/>
          <w:u w:val="single"/>
        </w:rPr>
      </w:pPr>
    </w:p>
    <w:p w14:paraId="6F6053E2" w14:textId="77777777" w:rsidR="005378CF" w:rsidRPr="00633D94" w:rsidRDefault="005378CF" w:rsidP="005378CF">
      <w:pPr>
        <w:rPr>
          <w:szCs w:val="20"/>
        </w:rPr>
      </w:pPr>
    </w:p>
    <w:bookmarkStart w:id="1" w:name="Potrditev7"/>
    <w:p w14:paraId="5D7F0095" w14:textId="77777777" w:rsidR="005378CF" w:rsidRPr="00633D94" w:rsidRDefault="005378CF" w:rsidP="005378CF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="005E2D79">
        <w:rPr>
          <w:szCs w:val="20"/>
        </w:rPr>
      </w:r>
      <w:r w:rsidR="005E2D79">
        <w:rPr>
          <w:szCs w:val="20"/>
        </w:rPr>
        <w:fldChar w:fldCharType="separate"/>
      </w:r>
      <w:r w:rsidRPr="00633D94">
        <w:rPr>
          <w:szCs w:val="20"/>
        </w:rPr>
        <w:fldChar w:fldCharType="end"/>
      </w:r>
      <w:bookmarkEnd w:id="1"/>
      <w:r w:rsidRPr="00633D94">
        <w:rPr>
          <w:szCs w:val="20"/>
        </w:rPr>
        <w:t xml:space="preserve"> </w:t>
      </w:r>
      <w:r w:rsidR="009F4592">
        <w:rPr>
          <w:szCs w:val="20"/>
        </w:rPr>
        <w:t xml:space="preserve">b) </w:t>
      </w:r>
      <w:r w:rsidRPr="00633D94">
        <w:rPr>
          <w:szCs w:val="20"/>
        </w:rPr>
        <w:t>Naročnik naj v fazi do izdaje odločitve o oddaji naročila vse dokumente naslavlja na vse gospodarske subjekta iz skupne ponudbe</w:t>
      </w:r>
      <w:r w:rsidR="00025FC1">
        <w:rPr>
          <w:szCs w:val="20"/>
        </w:rPr>
        <w:t>*</w:t>
      </w:r>
      <w:r w:rsidRPr="00633D94">
        <w:rPr>
          <w:szCs w:val="20"/>
        </w:rPr>
        <w:t>.</w:t>
      </w:r>
    </w:p>
    <w:p w14:paraId="6C463B27" w14:textId="77777777" w:rsidR="005378CF" w:rsidRPr="00633D94" w:rsidRDefault="005378CF" w:rsidP="005378CF">
      <w:pPr>
        <w:rPr>
          <w:szCs w:val="20"/>
        </w:rPr>
      </w:pPr>
    </w:p>
    <w:p w14:paraId="5D583E01" w14:textId="77777777" w:rsidR="005378CF" w:rsidRPr="00633D94" w:rsidRDefault="005378CF" w:rsidP="005378CF">
      <w:pPr>
        <w:rPr>
          <w:i/>
          <w:szCs w:val="20"/>
        </w:rPr>
      </w:pPr>
      <w:r w:rsidRPr="00633D94"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14:paraId="1D4F8980" w14:textId="77777777" w:rsidR="005378CF" w:rsidRDefault="005378CF" w:rsidP="00BD6D17"/>
    <w:p w14:paraId="0F5AC4E0" w14:textId="295358DA" w:rsidR="005378CF" w:rsidRPr="00210205" w:rsidRDefault="005378CF" w:rsidP="00210205">
      <w:pPr>
        <w:pStyle w:val="Naslov2"/>
      </w:pPr>
      <w:r w:rsidRPr="00210205">
        <w:t>POSLOVNI PODATKI GOSPODARSKEGA SUBJEKTA IZ SKUPNE PONUDBE</w:t>
      </w:r>
    </w:p>
    <w:p w14:paraId="283F82E5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633D94" w14:paraId="4374E307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78D438A" w14:textId="7D845ACA" w:rsidR="005378CF" w:rsidRPr="00633D94" w:rsidRDefault="00DA290E" w:rsidP="0053254E">
            <w:pPr>
              <w:rPr>
                <w:szCs w:val="20"/>
              </w:rPr>
            </w:pPr>
            <w:r>
              <w:rPr>
                <w:szCs w:val="20"/>
              </w:rPr>
              <w:t>Firma</w:t>
            </w:r>
            <w:r w:rsidR="005378CF" w:rsidRPr="00633D94">
              <w:rPr>
                <w:szCs w:val="20"/>
              </w:rPr>
              <w:t xml:space="preserve">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7164CF62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2"/>
          </w:p>
        </w:tc>
      </w:tr>
      <w:tr w:rsidR="006E3633" w:rsidRPr="00633D94" w14:paraId="52EA5E04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390C1069" w14:textId="2D7F6DF3" w:rsidR="006E3633" w:rsidRPr="00633D94" w:rsidRDefault="006E3633" w:rsidP="006E3633">
            <w:pPr>
              <w:rPr>
                <w:szCs w:val="20"/>
              </w:rPr>
            </w:pPr>
            <w:r>
              <w:rPr>
                <w:szCs w:val="20"/>
              </w:rPr>
              <w:t>Skrajšana firma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1EDE5833" w14:textId="082EC3D2" w:rsidR="006E3633" w:rsidRPr="00633D94" w:rsidRDefault="006E3633" w:rsidP="006E3633">
            <w:pPr>
              <w:ind w:right="-1492"/>
              <w:rPr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E3633" w:rsidRPr="00633D94" w14:paraId="76E25E29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6366A44" w14:textId="599BEF0B" w:rsidR="006E3633" w:rsidRPr="00633D94" w:rsidRDefault="006E3633" w:rsidP="006E3633">
            <w:pPr>
              <w:rPr>
                <w:szCs w:val="20"/>
              </w:rPr>
            </w:pPr>
            <w:r>
              <w:rPr>
                <w:szCs w:val="20"/>
              </w:rPr>
              <w:t>Poslovni n</w:t>
            </w:r>
            <w:r w:rsidRPr="00633D94">
              <w:rPr>
                <w:szCs w:val="20"/>
              </w:rPr>
              <w:t>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2097B408" w14:textId="77777777" w:rsidR="006E3633" w:rsidRPr="00633D94" w:rsidRDefault="006E3633" w:rsidP="006E3633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6E3633" w:rsidRPr="00633D94" w14:paraId="4033B4C9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65434121" w14:textId="77777777" w:rsidR="006E3633" w:rsidRPr="00633D94" w:rsidRDefault="006E3633" w:rsidP="006E3633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6026811A" w14:textId="77777777" w:rsidR="006E3633" w:rsidRPr="00633D94" w:rsidRDefault="006E3633" w:rsidP="006E3633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3"/>
          </w:p>
        </w:tc>
      </w:tr>
      <w:tr w:rsidR="006E3633" w:rsidRPr="00633D94" w14:paraId="5BEDC354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AAB63E8" w14:textId="77777777" w:rsidR="006E3633" w:rsidRPr="00633D94" w:rsidRDefault="006E3633" w:rsidP="006E3633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14:paraId="3C246970" w14:textId="77777777" w:rsidR="006E3633" w:rsidRPr="00633D94" w:rsidRDefault="006E3633" w:rsidP="006E3633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4"/>
          </w:p>
        </w:tc>
      </w:tr>
      <w:tr w:rsidR="006E3633" w:rsidRPr="00633D94" w14:paraId="75470DE1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4B6B5EF5" w14:textId="77777777" w:rsidR="006E3633" w:rsidRPr="00633D94" w:rsidRDefault="006E3633" w:rsidP="006E3633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7126B6FD" w14:textId="77777777" w:rsidR="006E3633" w:rsidRPr="00504634" w:rsidRDefault="006E3633" w:rsidP="006E3633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6E3633" w:rsidRPr="00633D94" w14:paraId="28C50BA7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41EC6840" w14:textId="77777777" w:rsidR="006E3633" w:rsidRPr="00633D94" w:rsidRDefault="006E3633" w:rsidP="006E3633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25682E4D" w14:textId="77777777" w:rsidR="006E3633" w:rsidRPr="00633D94" w:rsidRDefault="006E3633" w:rsidP="006E3633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5"/>
          </w:p>
        </w:tc>
      </w:tr>
      <w:tr w:rsidR="006E3633" w:rsidRPr="00633D94" w14:paraId="354A0657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A5CCAAE" w14:textId="77777777" w:rsidR="006E3633" w:rsidRPr="00633D94" w:rsidRDefault="006E3633" w:rsidP="006E3633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44D833DA" w14:textId="77777777" w:rsidR="006E3633" w:rsidRPr="00633D94" w:rsidRDefault="006E3633" w:rsidP="006E3633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6"/>
          </w:p>
        </w:tc>
      </w:tr>
      <w:tr w:rsidR="006E3633" w:rsidRPr="00633D94" w14:paraId="16C9B072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3E210C4" w14:textId="77777777" w:rsidR="006E3633" w:rsidRPr="00633D94" w:rsidRDefault="006E3633" w:rsidP="006E3633">
            <w:pPr>
              <w:rPr>
                <w:szCs w:val="20"/>
              </w:rPr>
            </w:pPr>
            <w:r w:rsidRPr="00633D94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42AA3540" w14:textId="77777777" w:rsidR="006E3633" w:rsidRPr="00633D94" w:rsidRDefault="006E3633" w:rsidP="006E3633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6E3633" w:rsidRPr="00633D94" w14:paraId="6FA5C99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5282B0DF" w14:textId="77777777" w:rsidR="006E3633" w:rsidRPr="00633D94" w:rsidRDefault="006E3633" w:rsidP="006E3633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7AC84256" w14:textId="77777777" w:rsidR="006E3633" w:rsidRPr="00633D94" w:rsidRDefault="006E3633" w:rsidP="006E3633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8"/>
          </w:p>
        </w:tc>
      </w:tr>
      <w:tr w:rsidR="006E3633" w:rsidRPr="00633D94" w14:paraId="68F24CBE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46337282" w14:textId="77777777" w:rsidR="006E3633" w:rsidRPr="00633D94" w:rsidRDefault="006E3633" w:rsidP="006E3633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3EBCB82C" w14:textId="77777777" w:rsidR="006E3633" w:rsidRPr="00633D94" w:rsidRDefault="006E3633" w:rsidP="006E3633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14:paraId="32771048" w14:textId="77777777" w:rsidR="005378CF" w:rsidRDefault="005378CF" w:rsidP="005378CF">
      <w:pPr>
        <w:rPr>
          <w:szCs w:val="20"/>
        </w:rPr>
      </w:pPr>
    </w:p>
    <w:p w14:paraId="69DECC4C" w14:textId="77777777" w:rsidR="00A50ADE" w:rsidRPr="00633D94" w:rsidRDefault="00A50ADE" w:rsidP="005378CF">
      <w:pPr>
        <w:rPr>
          <w:szCs w:val="20"/>
        </w:rPr>
      </w:pPr>
    </w:p>
    <w:p w14:paraId="1CB86C48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1890"/>
        <w:gridCol w:w="3334"/>
        <w:gridCol w:w="1550"/>
        <w:gridCol w:w="1352"/>
      </w:tblGrid>
      <w:tr w:rsidR="008616E0" w:rsidRPr="00633D94" w14:paraId="5E7BB0B7" w14:textId="52514C2F" w:rsidTr="00A50ADE">
        <w:tc>
          <w:tcPr>
            <w:tcW w:w="826" w:type="dxa"/>
            <w:vAlign w:val="center"/>
          </w:tcPr>
          <w:p w14:paraId="6A1EBCA0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1890" w:type="dxa"/>
            <w:vAlign w:val="center"/>
          </w:tcPr>
          <w:p w14:paraId="3837485A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334" w:type="dxa"/>
            <w:vAlign w:val="center"/>
          </w:tcPr>
          <w:p w14:paraId="3BDF72B2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550" w:type="dxa"/>
            <w:vAlign w:val="center"/>
          </w:tcPr>
          <w:p w14:paraId="063FF3E1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  <w:tc>
          <w:tcPr>
            <w:tcW w:w="1352" w:type="dxa"/>
          </w:tcPr>
          <w:p w14:paraId="13E49359" w14:textId="2420D685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</w:p>
        </w:tc>
      </w:tr>
      <w:tr w:rsidR="008616E0" w:rsidRPr="00633D94" w14:paraId="1D251BCC" w14:textId="42F582DE" w:rsidTr="00A50ADE">
        <w:tc>
          <w:tcPr>
            <w:tcW w:w="826" w:type="dxa"/>
            <w:vAlign w:val="center"/>
          </w:tcPr>
          <w:p w14:paraId="4A373C3D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1890" w:type="dxa"/>
            <w:vAlign w:val="center"/>
          </w:tcPr>
          <w:p w14:paraId="440ECF3F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334" w:type="dxa"/>
            <w:vAlign w:val="center"/>
          </w:tcPr>
          <w:p w14:paraId="07316A9F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0" w:type="dxa"/>
            <w:vAlign w:val="center"/>
          </w:tcPr>
          <w:p w14:paraId="0DD41B39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352" w:type="dxa"/>
          </w:tcPr>
          <w:p w14:paraId="5FAA47B4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8616E0" w:rsidRPr="00633D94" w14:paraId="192EA46D" w14:textId="228DA20E" w:rsidTr="00A50ADE">
        <w:tc>
          <w:tcPr>
            <w:tcW w:w="826" w:type="dxa"/>
            <w:vAlign w:val="center"/>
          </w:tcPr>
          <w:p w14:paraId="33A81C87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1890" w:type="dxa"/>
            <w:vAlign w:val="center"/>
          </w:tcPr>
          <w:p w14:paraId="535B4274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334" w:type="dxa"/>
            <w:vAlign w:val="center"/>
          </w:tcPr>
          <w:p w14:paraId="6F114D0E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0" w:type="dxa"/>
            <w:vAlign w:val="center"/>
          </w:tcPr>
          <w:p w14:paraId="05C60807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352" w:type="dxa"/>
          </w:tcPr>
          <w:p w14:paraId="2E8EA883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8616E0" w:rsidRPr="00633D94" w14:paraId="562AA220" w14:textId="31E370A0" w:rsidTr="00A50ADE">
        <w:tc>
          <w:tcPr>
            <w:tcW w:w="826" w:type="dxa"/>
            <w:vAlign w:val="center"/>
          </w:tcPr>
          <w:p w14:paraId="2D669FB3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1890" w:type="dxa"/>
            <w:vAlign w:val="center"/>
          </w:tcPr>
          <w:p w14:paraId="55094F0C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334" w:type="dxa"/>
            <w:vAlign w:val="center"/>
          </w:tcPr>
          <w:p w14:paraId="612A61F7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0" w:type="dxa"/>
            <w:vAlign w:val="center"/>
          </w:tcPr>
          <w:p w14:paraId="31FD1C12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352" w:type="dxa"/>
          </w:tcPr>
          <w:p w14:paraId="7D646517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8616E0" w:rsidRPr="00633D94" w14:paraId="769A4397" w14:textId="0F8721B0" w:rsidTr="00A50ADE">
        <w:tc>
          <w:tcPr>
            <w:tcW w:w="826" w:type="dxa"/>
            <w:vAlign w:val="center"/>
          </w:tcPr>
          <w:p w14:paraId="3C9A7952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1890" w:type="dxa"/>
            <w:vAlign w:val="center"/>
          </w:tcPr>
          <w:p w14:paraId="0D2D1483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334" w:type="dxa"/>
            <w:vAlign w:val="center"/>
          </w:tcPr>
          <w:p w14:paraId="15789147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0" w:type="dxa"/>
            <w:vAlign w:val="center"/>
          </w:tcPr>
          <w:p w14:paraId="4D6A004C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352" w:type="dxa"/>
          </w:tcPr>
          <w:p w14:paraId="4E241A01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8616E0" w:rsidRPr="00633D94" w14:paraId="1732BACD" w14:textId="5A0673A0" w:rsidTr="00A50ADE">
        <w:tc>
          <w:tcPr>
            <w:tcW w:w="826" w:type="dxa"/>
            <w:vAlign w:val="center"/>
          </w:tcPr>
          <w:p w14:paraId="171FEBD9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1890" w:type="dxa"/>
            <w:vAlign w:val="center"/>
          </w:tcPr>
          <w:p w14:paraId="3EA79E34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334" w:type="dxa"/>
            <w:vAlign w:val="center"/>
          </w:tcPr>
          <w:p w14:paraId="3F6CF779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0" w:type="dxa"/>
            <w:vAlign w:val="center"/>
          </w:tcPr>
          <w:p w14:paraId="525EBAD7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352" w:type="dxa"/>
          </w:tcPr>
          <w:p w14:paraId="448EA41B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10350525" w14:textId="77777777" w:rsidR="005378CF" w:rsidRPr="00633D94" w:rsidRDefault="005378CF" w:rsidP="005378CF"/>
    <w:p w14:paraId="5D131888" w14:textId="46AABE2E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Podpisniki pogodbe z navedbo funkcije ter navedbo</w:t>
      </w:r>
      <w:r w:rsidR="00A95536">
        <w:rPr>
          <w:i/>
        </w:rPr>
        <w:t>,</w:t>
      </w:r>
      <w:r w:rsidRPr="00210205">
        <w:rPr>
          <w:i/>
        </w:rPr>
        <w:t xml:space="preserve">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5378CF" w:rsidRPr="00633D94" w14:paraId="0A5F33AE" w14:textId="77777777" w:rsidTr="0053254E">
        <w:trPr>
          <w:cantSplit/>
          <w:tblHeader/>
        </w:trPr>
        <w:tc>
          <w:tcPr>
            <w:tcW w:w="950" w:type="dxa"/>
          </w:tcPr>
          <w:p w14:paraId="40A10D2C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</w:tcPr>
          <w:p w14:paraId="7D831CCF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</w:tcPr>
          <w:p w14:paraId="29F52A83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</w:tcPr>
          <w:p w14:paraId="3D6C9A10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5378CF" w:rsidRPr="00633D94" w14:paraId="2AF7DB3D" w14:textId="77777777" w:rsidTr="0053254E">
        <w:trPr>
          <w:cantSplit/>
          <w:tblHeader/>
        </w:trPr>
        <w:tc>
          <w:tcPr>
            <w:tcW w:w="950" w:type="dxa"/>
          </w:tcPr>
          <w:p w14:paraId="014E41DA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</w:tcPr>
          <w:p w14:paraId="3240FF0B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02852158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485CCB80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369D6F05" w14:textId="77777777" w:rsidTr="0053254E">
        <w:trPr>
          <w:cantSplit/>
          <w:tblHeader/>
        </w:trPr>
        <w:tc>
          <w:tcPr>
            <w:tcW w:w="950" w:type="dxa"/>
          </w:tcPr>
          <w:p w14:paraId="01A26AE9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</w:tcPr>
          <w:p w14:paraId="4EEC2584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54680D9F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36DF7BCE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20F39900" w14:textId="77777777" w:rsidTr="0053254E">
        <w:trPr>
          <w:cantSplit/>
          <w:tblHeader/>
        </w:trPr>
        <w:tc>
          <w:tcPr>
            <w:tcW w:w="950" w:type="dxa"/>
          </w:tcPr>
          <w:p w14:paraId="50B8DCD8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</w:tcPr>
          <w:p w14:paraId="5EFD35FD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330D1DDA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193F001A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67FC1A65" w14:textId="77777777" w:rsidTr="0053254E">
        <w:trPr>
          <w:cantSplit/>
          <w:tblHeader/>
        </w:trPr>
        <w:tc>
          <w:tcPr>
            <w:tcW w:w="950" w:type="dxa"/>
          </w:tcPr>
          <w:p w14:paraId="3C414747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</w:tcPr>
          <w:p w14:paraId="2F584410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837E869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43DBF2BD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4D8D7772" w14:textId="77777777" w:rsidR="005378CF" w:rsidRPr="00633D94" w:rsidRDefault="005378CF" w:rsidP="005378CF"/>
    <w:p w14:paraId="06ADF6A6" w14:textId="77777777" w:rsidR="005378CF" w:rsidRDefault="005378CF" w:rsidP="00BD6D17"/>
    <w:p w14:paraId="420860A4" w14:textId="264C4F46" w:rsidR="0067400E" w:rsidRPr="00A50ADE" w:rsidRDefault="0067400E" w:rsidP="00756DC8">
      <w:pPr>
        <w:pStyle w:val="Naslov1"/>
        <w:rPr>
          <w:color w:val="00B050"/>
        </w:rPr>
      </w:pPr>
      <w:r w:rsidRPr="00A50ADE">
        <w:rPr>
          <w:color w:val="00B050"/>
        </w:rPr>
        <w:t>udeležba podizvajalcev</w:t>
      </w:r>
      <w:r w:rsidR="00A50ADE" w:rsidRPr="00A50ADE">
        <w:rPr>
          <w:color w:val="00B050"/>
        </w:rPr>
        <w:t xml:space="preserve"> (gospodarski subjekt točko 4 izpolni v primeru, da bo pri izvedbi javnega naročila sodeloval s podizvajalci)</w:t>
      </w:r>
      <w:r w:rsidR="00A50ADE">
        <w:rPr>
          <w:color w:val="00B050"/>
        </w:rPr>
        <w:t>.</w:t>
      </w:r>
    </w:p>
    <w:p w14:paraId="567042C7" w14:textId="77777777" w:rsidR="0067400E" w:rsidRDefault="0067400E" w:rsidP="00594096"/>
    <w:p w14:paraId="2BBEA5E9" w14:textId="7180EAC0" w:rsidR="0067400E" w:rsidRDefault="0067400E" w:rsidP="00594096">
      <w:pPr>
        <w:rPr>
          <w:rFonts w:cs="Arial"/>
          <w:szCs w:val="20"/>
        </w:rPr>
      </w:pPr>
      <w:r>
        <w:t xml:space="preserve">Pri javnem naročilu </w:t>
      </w:r>
      <w:r>
        <w:rPr>
          <w:rFonts w:cs="Arial"/>
          <w:szCs w:val="20"/>
        </w:rPr>
        <w:t>bo</w:t>
      </w:r>
      <w:r w:rsidR="00DA290E">
        <w:rPr>
          <w:rFonts w:cs="Arial"/>
          <w:szCs w:val="20"/>
        </w:rPr>
        <w:t>d</w:t>
      </w:r>
      <w:r>
        <w:rPr>
          <w:rFonts w:cs="Arial"/>
          <w:szCs w:val="20"/>
        </w:rPr>
        <w:t>o sodelovali naslednjimi podizvajalci:</w:t>
      </w:r>
    </w:p>
    <w:p w14:paraId="4BEF9869" w14:textId="77777777" w:rsidR="0067400E" w:rsidRPr="00594096" w:rsidRDefault="0067400E" w:rsidP="005940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67400E" w:rsidRPr="00DE5639" w14:paraId="7D2F1858" w14:textId="77777777" w:rsidTr="003C340B">
        <w:tc>
          <w:tcPr>
            <w:tcW w:w="567" w:type="dxa"/>
          </w:tcPr>
          <w:p w14:paraId="41B6D9E6" w14:textId="77777777" w:rsidR="0067400E" w:rsidRPr="00DE5639" w:rsidRDefault="0067400E" w:rsidP="003C340B">
            <w:pPr>
              <w:keepNext/>
            </w:pPr>
            <w:r w:rsidRPr="00DE5639">
              <w:t>Št.</w:t>
            </w:r>
          </w:p>
        </w:tc>
        <w:tc>
          <w:tcPr>
            <w:tcW w:w="8535" w:type="dxa"/>
          </w:tcPr>
          <w:p w14:paraId="1ED219A9" w14:textId="77777777" w:rsidR="0067400E" w:rsidRPr="00DE5639" w:rsidRDefault="00064B1A" w:rsidP="005378CF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67400E" w:rsidRPr="00DE5639" w14:paraId="67AC254B" w14:textId="77777777" w:rsidTr="003C340B">
        <w:tc>
          <w:tcPr>
            <w:tcW w:w="567" w:type="dxa"/>
          </w:tcPr>
          <w:p w14:paraId="12C5F1C4" w14:textId="77777777" w:rsidR="0067400E" w:rsidRPr="00DE5639" w:rsidRDefault="0067400E" w:rsidP="003C340B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14:paraId="4ED8A12D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8BE8122" w14:textId="77777777" w:rsidTr="003C340B">
        <w:tc>
          <w:tcPr>
            <w:tcW w:w="567" w:type="dxa"/>
          </w:tcPr>
          <w:p w14:paraId="521FA84E" w14:textId="77777777" w:rsidR="0067400E" w:rsidRPr="00DE5639" w:rsidRDefault="0067400E" w:rsidP="003C340B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14:paraId="23888E0E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D357B24" w14:textId="77777777" w:rsidTr="003C340B">
        <w:tc>
          <w:tcPr>
            <w:tcW w:w="567" w:type="dxa"/>
          </w:tcPr>
          <w:p w14:paraId="4F6CCB38" w14:textId="77777777" w:rsidR="0067400E" w:rsidRPr="00DE5639" w:rsidRDefault="0067400E" w:rsidP="003C340B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14:paraId="1BBD0354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461E754" w14:textId="77777777" w:rsidTr="003C340B">
        <w:tc>
          <w:tcPr>
            <w:tcW w:w="567" w:type="dxa"/>
          </w:tcPr>
          <w:p w14:paraId="47C1F4CF" w14:textId="77777777" w:rsidR="0067400E" w:rsidRPr="00DE5639" w:rsidRDefault="0067400E" w:rsidP="003C340B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14:paraId="76D99624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A5E40DA" w14:textId="77777777" w:rsidTr="003C340B">
        <w:tc>
          <w:tcPr>
            <w:tcW w:w="567" w:type="dxa"/>
          </w:tcPr>
          <w:p w14:paraId="0AF44BEC" w14:textId="77777777" w:rsidR="0067400E" w:rsidRPr="00DE5639" w:rsidRDefault="0067400E" w:rsidP="003C340B">
            <w:pPr>
              <w:keepNext/>
            </w:pPr>
            <w:r w:rsidRPr="00DE5639">
              <w:t>5.</w:t>
            </w:r>
          </w:p>
        </w:tc>
        <w:tc>
          <w:tcPr>
            <w:tcW w:w="8535" w:type="dxa"/>
          </w:tcPr>
          <w:p w14:paraId="59115E5F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5CEA929B" w14:textId="77777777" w:rsidR="0067400E" w:rsidRDefault="0067400E" w:rsidP="005B5FE2">
      <w:pPr>
        <w:rPr>
          <w:rFonts w:cs="Arial"/>
          <w:i/>
          <w:sz w:val="18"/>
          <w:szCs w:val="18"/>
          <w:highlight w:val="yellow"/>
        </w:rPr>
      </w:pPr>
    </w:p>
    <w:p w14:paraId="2E0732FB" w14:textId="407FA458" w:rsidR="0067400E" w:rsidRDefault="008F611C" w:rsidP="00210205">
      <w:pPr>
        <w:pStyle w:val="Naslov2"/>
      </w:pPr>
      <w:r>
        <w:lastRenderedPageBreak/>
        <w:t>POSLOVNI PODATKI O PODIZVAJALCU</w:t>
      </w:r>
      <w:r w:rsidR="00A50ADE">
        <w:t>*</w:t>
      </w:r>
    </w:p>
    <w:p w14:paraId="653B8586" w14:textId="77777777" w:rsidR="0067400E" w:rsidRDefault="0067400E" w:rsidP="00EF5B17">
      <w:pPr>
        <w:pStyle w:val="Naslov3"/>
        <w:numPr>
          <w:ilvl w:val="2"/>
          <w:numId w:val="31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2BAF164E" w14:textId="77777777" w:rsidTr="00A50ADE">
        <w:trPr>
          <w:trHeight w:val="170"/>
        </w:trPr>
        <w:tc>
          <w:tcPr>
            <w:tcW w:w="4432" w:type="dxa"/>
          </w:tcPr>
          <w:p w14:paraId="377E4451" w14:textId="5281D7B9" w:rsidR="0067400E" w:rsidRPr="00DE5639" w:rsidRDefault="00DA290E" w:rsidP="007F1BDE">
            <w:pPr>
              <w:keepNext/>
            </w:pPr>
            <w:r>
              <w:rPr>
                <w:szCs w:val="20"/>
              </w:rPr>
              <w:t>Firma</w:t>
            </w:r>
            <w:r w:rsidR="00210205" w:rsidRPr="00633D94">
              <w:rPr>
                <w:szCs w:val="20"/>
              </w:rPr>
              <w:t xml:space="preserve"> </w:t>
            </w:r>
            <w:r w:rsidR="0067400E" w:rsidRPr="00DE5639">
              <w:t>podizvajalca:</w:t>
            </w:r>
          </w:p>
        </w:tc>
        <w:tc>
          <w:tcPr>
            <w:tcW w:w="4520" w:type="dxa"/>
          </w:tcPr>
          <w:p w14:paraId="020F9AB7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E3633" w:rsidRPr="00DE5639" w14:paraId="4DECAE7D" w14:textId="77777777" w:rsidTr="00330D4E">
        <w:trPr>
          <w:trHeight w:val="170"/>
        </w:trPr>
        <w:tc>
          <w:tcPr>
            <w:tcW w:w="4432" w:type="dxa"/>
          </w:tcPr>
          <w:p w14:paraId="03C84DFD" w14:textId="2DE0277E" w:rsidR="006E3633" w:rsidRPr="00DE5639" w:rsidRDefault="006E3633" w:rsidP="006E3633">
            <w:pPr>
              <w:keepNext/>
            </w:pPr>
            <w:r>
              <w:t>Skrajšana firma podizvajalca</w:t>
            </w:r>
          </w:p>
        </w:tc>
        <w:tc>
          <w:tcPr>
            <w:tcW w:w="4520" w:type="dxa"/>
            <w:vAlign w:val="center"/>
          </w:tcPr>
          <w:p w14:paraId="3664A3CD" w14:textId="11BC28B7" w:rsidR="006E3633" w:rsidRPr="00DE5639" w:rsidRDefault="006E3633" w:rsidP="006E3633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E3633" w:rsidRPr="00DE5639" w14:paraId="024BA199" w14:textId="77777777" w:rsidTr="00A50ADE">
        <w:trPr>
          <w:trHeight w:val="170"/>
        </w:trPr>
        <w:tc>
          <w:tcPr>
            <w:tcW w:w="4432" w:type="dxa"/>
          </w:tcPr>
          <w:p w14:paraId="76F76E2D" w14:textId="5A3DB2D7" w:rsidR="006E3633" w:rsidRPr="00DE5639" w:rsidRDefault="006E3633" w:rsidP="006E3633">
            <w:pPr>
              <w:keepNext/>
            </w:pPr>
            <w:r>
              <w:t>Poslovni n</w:t>
            </w:r>
            <w:r w:rsidRPr="00DE5639">
              <w:t>aslov</w:t>
            </w:r>
            <w:r>
              <w:t xml:space="preserve"> podizvajalca</w:t>
            </w:r>
            <w:r w:rsidRPr="00DE5639">
              <w:t>:</w:t>
            </w:r>
          </w:p>
        </w:tc>
        <w:tc>
          <w:tcPr>
            <w:tcW w:w="4520" w:type="dxa"/>
          </w:tcPr>
          <w:p w14:paraId="0D4A9BE7" w14:textId="77777777" w:rsidR="006E3633" w:rsidRPr="00DE5639" w:rsidRDefault="006E3633" w:rsidP="006E3633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E3633" w:rsidRPr="00DE5639" w14:paraId="1AFA5FD3" w14:textId="77777777" w:rsidTr="00A50ADE">
        <w:trPr>
          <w:trHeight w:val="170"/>
        </w:trPr>
        <w:tc>
          <w:tcPr>
            <w:tcW w:w="4432" w:type="dxa"/>
          </w:tcPr>
          <w:p w14:paraId="2A83124C" w14:textId="77777777" w:rsidR="006E3633" w:rsidRPr="00DE5639" w:rsidRDefault="006E3633" w:rsidP="006E3633">
            <w:pPr>
              <w:keepNext/>
            </w:pPr>
            <w:r w:rsidRPr="00DE5639">
              <w:t>Matična številka:</w:t>
            </w:r>
          </w:p>
        </w:tc>
        <w:tc>
          <w:tcPr>
            <w:tcW w:w="4520" w:type="dxa"/>
          </w:tcPr>
          <w:p w14:paraId="0161AB6F" w14:textId="77777777" w:rsidR="006E3633" w:rsidRPr="00DE5639" w:rsidRDefault="006E3633" w:rsidP="006E3633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E3633" w:rsidRPr="00DE5639" w14:paraId="4F8A2EFA" w14:textId="77777777" w:rsidTr="00A50ADE">
        <w:trPr>
          <w:trHeight w:val="170"/>
        </w:trPr>
        <w:tc>
          <w:tcPr>
            <w:tcW w:w="4432" w:type="dxa"/>
          </w:tcPr>
          <w:p w14:paraId="123AD25C" w14:textId="77777777" w:rsidR="006E3633" w:rsidRPr="00DE5639" w:rsidRDefault="006E3633" w:rsidP="006E3633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520" w:type="dxa"/>
          </w:tcPr>
          <w:p w14:paraId="75A4D4F2" w14:textId="77777777" w:rsidR="006E3633" w:rsidRPr="00DE5639" w:rsidRDefault="006E3633" w:rsidP="006E3633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E3633" w:rsidRPr="00DE5639" w14:paraId="69922D1A" w14:textId="77777777" w:rsidTr="00A50ADE">
        <w:trPr>
          <w:trHeight w:val="170"/>
        </w:trPr>
        <w:tc>
          <w:tcPr>
            <w:tcW w:w="4432" w:type="dxa"/>
          </w:tcPr>
          <w:p w14:paraId="03391400" w14:textId="77777777" w:rsidR="006E3633" w:rsidRPr="00DE5639" w:rsidRDefault="006E3633" w:rsidP="006E3633">
            <w:pPr>
              <w:keepNext/>
            </w:pPr>
            <w:r>
              <w:t>Pristojen davčni urad:</w:t>
            </w:r>
          </w:p>
        </w:tc>
        <w:tc>
          <w:tcPr>
            <w:tcW w:w="4520" w:type="dxa"/>
          </w:tcPr>
          <w:p w14:paraId="3FC0FC0C" w14:textId="77777777" w:rsidR="006E3633" w:rsidRPr="00DE5639" w:rsidRDefault="006E3633" w:rsidP="006E3633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E3633" w:rsidRPr="00DE5639" w14:paraId="3F74BD3E" w14:textId="77777777" w:rsidTr="00A50ADE">
        <w:trPr>
          <w:trHeight w:val="170"/>
        </w:trPr>
        <w:tc>
          <w:tcPr>
            <w:tcW w:w="4432" w:type="dxa"/>
          </w:tcPr>
          <w:p w14:paraId="27D94000" w14:textId="77777777" w:rsidR="006E3633" w:rsidRPr="00DE5639" w:rsidRDefault="006E3633" w:rsidP="006E3633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520" w:type="dxa"/>
          </w:tcPr>
          <w:p w14:paraId="5478F5A6" w14:textId="77777777" w:rsidR="006E3633" w:rsidRPr="00DE5639" w:rsidRDefault="006E3633" w:rsidP="006E3633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E3633" w:rsidRPr="00DE5639" w14:paraId="1D819114" w14:textId="77777777" w:rsidTr="00A50ADE">
        <w:trPr>
          <w:trHeight w:val="170"/>
        </w:trPr>
        <w:tc>
          <w:tcPr>
            <w:tcW w:w="4432" w:type="dxa"/>
          </w:tcPr>
          <w:p w14:paraId="7C8CC87D" w14:textId="77777777" w:rsidR="006E3633" w:rsidRPr="00DE5639" w:rsidRDefault="006E3633" w:rsidP="006E3633">
            <w:pPr>
              <w:keepNext/>
            </w:pPr>
            <w:r w:rsidRPr="00DE5639">
              <w:t>Telefonska številka:</w:t>
            </w:r>
          </w:p>
        </w:tc>
        <w:tc>
          <w:tcPr>
            <w:tcW w:w="4520" w:type="dxa"/>
          </w:tcPr>
          <w:p w14:paraId="3FF462DD" w14:textId="77777777" w:rsidR="006E3633" w:rsidRPr="00DE5639" w:rsidRDefault="006E3633" w:rsidP="006E3633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E3633" w:rsidRPr="00DE5639" w14:paraId="6611B362" w14:textId="77777777" w:rsidTr="00A50ADE">
        <w:trPr>
          <w:trHeight w:val="170"/>
        </w:trPr>
        <w:tc>
          <w:tcPr>
            <w:tcW w:w="4432" w:type="dxa"/>
          </w:tcPr>
          <w:p w14:paraId="0EA7691C" w14:textId="77777777" w:rsidR="006E3633" w:rsidRPr="00DE5639" w:rsidRDefault="006E3633" w:rsidP="006E3633">
            <w:pPr>
              <w:keepNext/>
            </w:pPr>
            <w:r w:rsidRPr="00DE5639">
              <w:t>Telefaks številka:</w:t>
            </w:r>
          </w:p>
        </w:tc>
        <w:tc>
          <w:tcPr>
            <w:tcW w:w="4520" w:type="dxa"/>
          </w:tcPr>
          <w:p w14:paraId="47781D88" w14:textId="77777777" w:rsidR="006E3633" w:rsidRPr="00DE5639" w:rsidRDefault="006E3633" w:rsidP="006E3633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E3633" w:rsidRPr="00DE5639" w14:paraId="03B1CB36" w14:textId="77777777" w:rsidTr="00A50ADE">
        <w:trPr>
          <w:trHeight w:val="170"/>
        </w:trPr>
        <w:tc>
          <w:tcPr>
            <w:tcW w:w="4432" w:type="dxa"/>
          </w:tcPr>
          <w:p w14:paraId="501BB3A8" w14:textId="77777777" w:rsidR="006E3633" w:rsidRPr="00DE5639" w:rsidRDefault="006E3633" w:rsidP="006E3633">
            <w:pPr>
              <w:keepNext/>
            </w:pPr>
            <w:r w:rsidRPr="00DE5639">
              <w:t>E-pošta:</w:t>
            </w:r>
          </w:p>
        </w:tc>
        <w:tc>
          <w:tcPr>
            <w:tcW w:w="4520" w:type="dxa"/>
          </w:tcPr>
          <w:p w14:paraId="51C813F0" w14:textId="77777777" w:rsidR="006E3633" w:rsidRPr="00DE5639" w:rsidRDefault="006E3633" w:rsidP="006E3633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E3633" w:rsidRPr="00DE5639" w14:paraId="0E807FA6" w14:textId="77777777" w:rsidTr="00A50ADE">
        <w:trPr>
          <w:trHeight w:val="170"/>
        </w:trPr>
        <w:tc>
          <w:tcPr>
            <w:tcW w:w="4432" w:type="dxa"/>
          </w:tcPr>
          <w:p w14:paraId="56CD951B" w14:textId="77777777" w:rsidR="006E3633" w:rsidRPr="00DE5639" w:rsidRDefault="006E3633" w:rsidP="006E3633">
            <w:pPr>
              <w:keepNext/>
            </w:pPr>
            <w:r w:rsidRPr="00DE5639">
              <w:t>Kontaktna oseba:</w:t>
            </w:r>
          </w:p>
        </w:tc>
        <w:tc>
          <w:tcPr>
            <w:tcW w:w="4520" w:type="dxa"/>
          </w:tcPr>
          <w:p w14:paraId="27DE1962" w14:textId="77777777" w:rsidR="006E3633" w:rsidRPr="00DE5639" w:rsidRDefault="006E3633" w:rsidP="006E3633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72ADBBDF" w14:textId="77777777" w:rsidR="00210205" w:rsidRDefault="00210205" w:rsidP="00210205">
      <w:pPr>
        <w:pStyle w:val="Naslov3"/>
        <w:numPr>
          <w:ilvl w:val="2"/>
          <w:numId w:val="31"/>
        </w:numPr>
        <w:ind w:left="641" w:hanging="641"/>
      </w:pPr>
      <w:r w:rsidRPr="00210205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9"/>
        <w:gridCol w:w="2821"/>
        <w:gridCol w:w="1620"/>
        <w:gridCol w:w="1413"/>
      </w:tblGrid>
      <w:tr w:rsidR="008616E0" w:rsidRPr="00633D94" w14:paraId="601B7234" w14:textId="62CC7676" w:rsidTr="00A50ADE">
        <w:tc>
          <w:tcPr>
            <w:tcW w:w="889" w:type="dxa"/>
            <w:vAlign w:val="center"/>
          </w:tcPr>
          <w:p w14:paraId="0E0D5F8A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09" w:type="dxa"/>
            <w:vAlign w:val="center"/>
          </w:tcPr>
          <w:p w14:paraId="3216D89F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821" w:type="dxa"/>
            <w:vAlign w:val="center"/>
          </w:tcPr>
          <w:p w14:paraId="31811B09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620" w:type="dxa"/>
            <w:vAlign w:val="center"/>
          </w:tcPr>
          <w:p w14:paraId="40F708DA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  <w:tc>
          <w:tcPr>
            <w:tcW w:w="1413" w:type="dxa"/>
          </w:tcPr>
          <w:p w14:paraId="58E97D1C" w14:textId="60E233F1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</w:p>
        </w:tc>
      </w:tr>
      <w:tr w:rsidR="008616E0" w:rsidRPr="00633D94" w14:paraId="63808AE1" w14:textId="107178C3" w:rsidTr="00A50ADE">
        <w:tc>
          <w:tcPr>
            <w:tcW w:w="889" w:type="dxa"/>
            <w:vAlign w:val="center"/>
          </w:tcPr>
          <w:p w14:paraId="17F91B05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09" w:type="dxa"/>
            <w:vAlign w:val="center"/>
          </w:tcPr>
          <w:p w14:paraId="4A8E5865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vAlign w:val="center"/>
          </w:tcPr>
          <w:p w14:paraId="51E202C4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6690FE81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6C327F4B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8616E0" w:rsidRPr="00633D94" w14:paraId="0D918BF5" w14:textId="684A51C3" w:rsidTr="00A50ADE">
        <w:tc>
          <w:tcPr>
            <w:tcW w:w="889" w:type="dxa"/>
            <w:vAlign w:val="center"/>
          </w:tcPr>
          <w:p w14:paraId="555CC8C8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09" w:type="dxa"/>
            <w:vAlign w:val="center"/>
          </w:tcPr>
          <w:p w14:paraId="638F81D6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vAlign w:val="center"/>
          </w:tcPr>
          <w:p w14:paraId="1374DF23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05A106E1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062F86E0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8616E0" w:rsidRPr="00633D94" w14:paraId="6558EEA1" w14:textId="6855FB77" w:rsidTr="00A50ADE">
        <w:tc>
          <w:tcPr>
            <w:tcW w:w="889" w:type="dxa"/>
            <w:vAlign w:val="center"/>
          </w:tcPr>
          <w:p w14:paraId="23B2DB8C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09" w:type="dxa"/>
            <w:vAlign w:val="center"/>
          </w:tcPr>
          <w:p w14:paraId="1F9D3D6A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vAlign w:val="center"/>
          </w:tcPr>
          <w:p w14:paraId="6E49BDC8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1E029D4A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459CF7FF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8616E0" w:rsidRPr="00633D94" w14:paraId="61BE5332" w14:textId="31E2BD77" w:rsidTr="00A50ADE">
        <w:tc>
          <w:tcPr>
            <w:tcW w:w="889" w:type="dxa"/>
            <w:vAlign w:val="center"/>
          </w:tcPr>
          <w:p w14:paraId="1FC79305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09" w:type="dxa"/>
            <w:vAlign w:val="center"/>
          </w:tcPr>
          <w:p w14:paraId="465FFC4F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vAlign w:val="center"/>
          </w:tcPr>
          <w:p w14:paraId="6B5F4634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41151B1F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628B512D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8616E0" w:rsidRPr="00633D94" w14:paraId="06BB20B7" w14:textId="15B6081D" w:rsidTr="00A50ADE">
        <w:tc>
          <w:tcPr>
            <w:tcW w:w="889" w:type="dxa"/>
            <w:vAlign w:val="center"/>
          </w:tcPr>
          <w:p w14:paraId="5D8A8452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09" w:type="dxa"/>
            <w:vAlign w:val="center"/>
          </w:tcPr>
          <w:p w14:paraId="260331DB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vAlign w:val="center"/>
          </w:tcPr>
          <w:p w14:paraId="639C5FE5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0117BD05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0361EF12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53E2D34A" w14:textId="77777777" w:rsidR="00210205" w:rsidRDefault="00210205" w:rsidP="00210205">
      <w:pPr>
        <w:pStyle w:val="Naslov3"/>
        <w:numPr>
          <w:ilvl w:val="2"/>
          <w:numId w:val="31"/>
        </w:numPr>
      </w:pPr>
      <w:r w:rsidRPr="00210205">
        <w:t>Podatki o delih podizvajalca</w:t>
      </w:r>
    </w:p>
    <w:p w14:paraId="3FD095D0" w14:textId="77777777" w:rsidR="0067400E" w:rsidRDefault="0067400E" w:rsidP="00210205"/>
    <w:p w14:paraId="40101924" w14:textId="77777777" w:rsidR="00210205" w:rsidRDefault="00210205" w:rsidP="00210205"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44A145FB" w14:textId="77777777" w:rsidR="00210205" w:rsidRDefault="00210205" w:rsidP="00210205"/>
    <w:p w14:paraId="7A068818" w14:textId="77777777" w:rsidR="00210205" w:rsidRPr="00633D94" w:rsidRDefault="00210205" w:rsidP="00210205">
      <w:pPr>
        <w:rPr>
          <w:szCs w:val="20"/>
        </w:rPr>
      </w:pPr>
      <w:r w:rsidRPr="00633D94">
        <w:rPr>
          <w:szCs w:val="20"/>
        </w:rPr>
        <w:t xml:space="preserve">VSAKA VRSTA </w:t>
      </w:r>
      <w:r w:rsidR="00B820BD">
        <w:rPr>
          <w:szCs w:val="20"/>
        </w:rPr>
        <w:t>DOBAVE BLAGA</w:t>
      </w:r>
      <w:r w:rsidR="00B820BD" w:rsidRPr="00633D94">
        <w:rPr>
          <w:szCs w:val="20"/>
        </w:rPr>
        <w:t xml:space="preserve"> </w:t>
      </w:r>
      <w:r w:rsidRPr="00633D94">
        <w:rPr>
          <w:szCs w:val="20"/>
        </w:rPr>
        <w:t>PODIZVAJALCA, KI JIH BO OPRAVLJAL:</w:t>
      </w:r>
    </w:p>
    <w:p w14:paraId="679FFFB8" w14:textId="77777777" w:rsidR="00210205" w:rsidRPr="00633D94" w:rsidRDefault="00210205" w:rsidP="00210205">
      <w:pPr>
        <w:rPr>
          <w:szCs w:val="20"/>
        </w:rPr>
      </w:pPr>
    </w:p>
    <w:p w14:paraId="0022318E" w14:textId="77777777" w:rsidR="00210205" w:rsidRPr="00633D94" w:rsidRDefault="00210205" w:rsidP="00210205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</w:t>
      </w:r>
    </w:p>
    <w:p w14:paraId="3AD3C3CB" w14:textId="77777777" w:rsidR="00210205" w:rsidRPr="009658CB" w:rsidRDefault="009658CB" w:rsidP="00210205">
      <w:pPr>
        <w:rPr>
          <w:i/>
          <w:szCs w:val="20"/>
        </w:rPr>
      </w:pPr>
      <w:r w:rsidRPr="009658CB">
        <w:rPr>
          <w:i/>
          <w:szCs w:val="20"/>
        </w:rPr>
        <w:t>(po potrebi razširiti z dodatnimi alinejami)</w:t>
      </w:r>
    </w:p>
    <w:p w14:paraId="690B06DB" w14:textId="77777777" w:rsidR="00064B1A" w:rsidRDefault="00064B1A" w:rsidP="00064B1A">
      <w:pPr>
        <w:pStyle w:val="Odstavekseznama"/>
      </w:pPr>
    </w:p>
    <w:p w14:paraId="6712EC0D" w14:textId="0C02CBC2" w:rsidR="00064B1A" w:rsidRPr="00633D94" w:rsidRDefault="00064B1A" w:rsidP="00064B1A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14:paraId="5BF6AF86" w14:textId="77777777" w:rsidR="00064B1A" w:rsidRDefault="00064B1A" w:rsidP="00064B1A">
      <w:pPr>
        <w:spacing w:line="240" w:lineRule="auto"/>
        <w:jc w:val="left"/>
      </w:pPr>
    </w:p>
    <w:p w14:paraId="21B88ABD" w14:textId="77777777" w:rsidR="00333F90" w:rsidRPr="00125B11" w:rsidRDefault="00333F90" w:rsidP="00333F90">
      <w:pPr>
        <w:pStyle w:val="Naslov1"/>
        <w:rPr>
          <w:color w:val="00B050"/>
        </w:rPr>
      </w:pPr>
      <w:r w:rsidRPr="00125B11">
        <w:rPr>
          <w:color w:val="00B050"/>
        </w:rPr>
        <w:lastRenderedPageBreak/>
        <w:t>PONUDBENI PREDRAČUN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28"/>
        <w:gridCol w:w="4524"/>
      </w:tblGrid>
      <w:tr w:rsidR="00767A6F" w:rsidRPr="00DE5639" w14:paraId="7CA1A47C" w14:textId="77777777" w:rsidTr="00767A6F">
        <w:trPr>
          <w:trHeight w:val="170"/>
        </w:trPr>
        <w:tc>
          <w:tcPr>
            <w:tcW w:w="4428" w:type="dxa"/>
          </w:tcPr>
          <w:p w14:paraId="4C35963B" w14:textId="4F07C1CF" w:rsidR="00767A6F" w:rsidRDefault="00767A6F" w:rsidP="008D3CEF">
            <w:pPr>
              <w:keepNext/>
              <w:rPr>
                <w:szCs w:val="20"/>
              </w:rPr>
            </w:pPr>
            <w:r>
              <w:rPr>
                <w:szCs w:val="20"/>
              </w:rPr>
              <w:t>Ponudbena vrednost sklop 1 v EUR brez DDV</w:t>
            </w:r>
          </w:p>
        </w:tc>
        <w:tc>
          <w:tcPr>
            <w:tcW w:w="4524" w:type="dxa"/>
          </w:tcPr>
          <w:p w14:paraId="3ED1406E" w14:textId="024126F9" w:rsidR="00767A6F" w:rsidRPr="00DE5639" w:rsidRDefault="00767A6F" w:rsidP="008D3CEF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767A6F" w:rsidRPr="00DE5639" w14:paraId="69D867B5" w14:textId="77777777" w:rsidTr="00767A6F">
        <w:trPr>
          <w:trHeight w:val="170"/>
        </w:trPr>
        <w:tc>
          <w:tcPr>
            <w:tcW w:w="4428" w:type="dxa"/>
          </w:tcPr>
          <w:p w14:paraId="29CBA29F" w14:textId="07D4A299" w:rsidR="00767A6F" w:rsidRDefault="00767A6F" w:rsidP="008D3CEF">
            <w:pPr>
              <w:keepNext/>
              <w:rPr>
                <w:szCs w:val="20"/>
              </w:rPr>
            </w:pPr>
            <w:r>
              <w:rPr>
                <w:szCs w:val="20"/>
              </w:rPr>
              <w:t>Ponudbena vrednost sklop 1 v EUR brez DDV</w:t>
            </w:r>
          </w:p>
        </w:tc>
        <w:tc>
          <w:tcPr>
            <w:tcW w:w="4524" w:type="dxa"/>
          </w:tcPr>
          <w:p w14:paraId="042A67AF" w14:textId="04C12F53" w:rsidR="00767A6F" w:rsidRPr="00DE5639" w:rsidRDefault="00767A6F" w:rsidP="008D3CEF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333F90" w:rsidRPr="00DE5639" w14:paraId="36413424" w14:textId="77777777" w:rsidTr="00767A6F">
        <w:trPr>
          <w:trHeight w:val="170"/>
        </w:trPr>
        <w:tc>
          <w:tcPr>
            <w:tcW w:w="4428" w:type="dxa"/>
          </w:tcPr>
          <w:p w14:paraId="3FAF2D15" w14:textId="77777777" w:rsidR="00333F90" w:rsidRPr="00DE5639" w:rsidRDefault="00333F90" w:rsidP="008D3CEF">
            <w:pPr>
              <w:keepNext/>
            </w:pPr>
            <w:r>
              <w:rPr>
                <w:szCs w:val="20"/>
              </w:rPr>
              <w:t>Skupna ponudbena vrednost v EUR brez DDV</w:t>
            </w:r>
            <w:r w:rsidRPr="00DE5639">
              <w:t>:</w:t>
            </w:r>
          </w:p>
        </w:tc>
        <w:tc>
          <w:tcPr>
            <w:tcW w:w="4524" w:type="dxa"/>
          </w:tcPr>
          <w:p w14:paraId="3E614FDA" w14:textId="77777777" w:rsidR="00333F90" w:rsidRPr="00DE5639" w:rsidRDefault="00333F90" w:rsidP="008D3CEF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333F90" w:rsidRPr="00DE5639" w14:paraId="4925114F" w14:textId="77777777" w:rsidTr="00767A6F">
        <w:trPr>
          <w:trHeight w:val="170"/>
        </w:trPr>
        <w:tc>
          <w:tcPr>
            <w:tcW w:w="4428" w:type="dxa"/>
          </w:tcPr>
          <w:p w14:paraId="7E7A09AA" w14:textId="1E14FF80" w:rsidR="00333F90" w:rsidRPr="00DE5639" w:rsidRDefault="00333F90" w:rsidP="008D3CEF">
            <w:pPr>
              <w:keepNext/>
            </w:pPr>
            <w:r>
              <w:t>22</w:t>
            </w:r>
            <w:r w:rsidR="005E2D79">
              <w:t xml:space="preserve"> </w:t>
            </w:r>
            <w:r>
              <w:t>% DDV:</w:t>
            </w:r>
          </w:p>
        </w:tc>
        <w:tc>
          <w:tcPr>
            <w:tcW w:w="4524" w:type="dxa"/>
          </w:tcPr>
          <w:p w14:paraId="2AD1AEA1" w14:textId="77777777" w:rsidR="00333F90" w:rsidRPr="00DE5639" w:rsidRDefault="00333F90" w:rsidP="008D3CEF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333F90" w:rsidRPr="00DE5639" w14:paraId="417B194C" w14:textId="77777777" w:rsidTr="00767A6F">
        <w:trPr>
          <w:trHeight w:val="170"/>
        </w:trPr>
        <w:tc>
          <w:tcPr>
            <w:tcW w:w="4428" w:type="dxa"/>
          </w:tcPr>
          <w:p w14:paraId="2E15CDBB" w14:textId="77777777" w:rsidR="00333F90" w:rsidRPr="00DE5639" w:rsidRDefault="00333F90" w:rsidP="008D3CEF">
            <w:pPr>
              <w:keepNext/>
            </w:pPr>
            <w:r>
              <w:rPr>
                <w:szCs w:val="20"/>
              </w:rPr>
              <w:t>Skupna ponudbena vrednost v EUR z DDV</w:t>
            </w:r>
            <w:r w:rsidRPr="00DE5639">
              <w:t>:</w:t>
            </w:r>
          </w:p>
        </w:tc>
        <w:tc>
          <w:tcPr>
            <w:tcW w:w="4524" w:type="dxa"/>
          </w:tcPr>
          <w:p w14:paraId="15824418" w14:textId="77777777" w:rsidR="00333F90" w:rsidRPr="00DE5639" w:rsidRDefault="00333F90" w:rsidP="008D3CEF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2A864483" w14:textId="77777777" w:rsidR="00976DEB" w:rsidRDefault="00976DEB" w:rsidP="00912BCB"/>
    <w:p w14:paraId="7BFF2F80" w14:textId="77777777" w:rsidR="00976DEB" w:rsidRDefault="00976DEB" w:rsidP="00912BCB"/>
    <w:p w14:paraId="07CE4082" w14:textId="77777777" w:rsidR="00976DEB" w:rsidRDefault="00976DEB" w:rsidP="00912BCB"/>
    <w:p w14:paraId="0E8D6A36" w14:textId="77777777" w:rsidR="00FD552C" w:rsidRPr="00DE5639" w:rsidRDefault="00FD552C" w:rsidP="00FD552C">
      <w:r w:rsidRPr="00DE5639">
        <w:t xml:space="preserve">Kraj: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DE5639">
        <w:t xml:space="preserve">Podpisnik: </w:t>
      </w:r>
    </w:p>
    <w:p w14:paraId="623048D2" w14:textId="77777777" w:rsidR="00FD552C" w:rsidRDefault="00FD552C" w:rsidP="00FD552C">
      <w:r w:rsidRPr="00DE5639">
        <w:t xml:space="preserve">Datum: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t>_________________</w:t>
      </w:r>
    </w:p>
    <w:p w14:paraId="71668AC2" w14:textId="77777777" w:rsidR="00FD552C" w:rsidRPr="00DE5639" w:rsidRDefault="00FD552C" w:rsidP="00FD552C">
      <w:pPr>
        <w:ind w:left="5664" w:firstLine="708"/>
      </w:pPr>
      <w:r w:rsidRPr="00DE5639">
        <w:t>Podpis:</w:t>
      </w:r>
    </w:p>
    <w:p w14:paraId="05E638F4" w14:textId="77777777" w:rsidR="0067400E" w:rsidRDefault="0067400E" w:rsidP="00912BCB">
      <w:bookmarkStart w:id="9" w:name="_GoBack"/>
      <w:bookmarkEnd w:id="9"/>
    </w:p>
    <w:sectPr w:rsidR="0067400E" w:rsidSect="00912B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189335" w14:textId="77777777" w:rsidR="00A860E4" w:rsidRDefault="00A860E4" w:rsidP="00107834">
      <w:pPr>
        <w:spacing w:line="240" w:lineRule="auto"/>
      </w:pPr>
      <w:r>
        <w:separator/>
      </w:r>
    </w:p>
  </w:endnote>
  <w:endnote w:type="continuationSeparator" w:id="0">
    <w:p w14:paraId="4F2AC207" w14:textId="77777777" w:rsidR="00A860E4" w:rsidRDefault="00A860E4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972CA" w14:textId="77777777" w:rsidR="00A50ADE" w:rsidRDefault="00A50AD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58C5E" w14:textId="77777777"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DC87C3" w14:textId="77777777" w:rsidR="00A50ADE" w:rsidRDefault="00A50AD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E9DD3C" w14:textId="77777777" w:rsidR="00A860E4" w:rsidRDefault="00A860E4" w:rsidP="00107834">
      <w:pPr>
        <w:spacing w:line="240" w:lineRule="auto"/>
      </w:pPr>
      <w:r>
        <w:separator/>
      </w:r>
    </w:p>
  </w:footnote>
  <w:footnote w:type="continuationSeparator" w:id="0">
    <w:p w14:paraId="441E7859" w14:textId="77777777" w:rsidR="00A860E4" w:rsidRDefault="00A860E4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93E97" w14:textId="77777777" w:rsidR="00A50ADE" w:rsidRDefault="00A50AD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E3B66" w14:textId="77777777"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064B1A"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4BAAB" w14:textId="77777777" w:rsidR="00A50ADE" w:rsidRDefault="00A50AD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4"/>
  </w:num>
  <w:num w:numId="8">
    <w:abstractNumId w:val="11"/>
  </w:num>
  <w:num w:numId="9">
    <w:abstractNumId w:val="21"/>
  </w:num>
  <w:num w:numId="10">
    <w:abstractNumId w:val="14"/>
  </w:num>
  <w:num w:numId="11">
    <w:abstractNumId w:val="15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1"/>
  </w:num>
  <w:num w:numId="17">
    <w:abstractNumId w:val="0"/>
  </w:num>
  <w:num w:numId="18">
    <w:abstractNumId w:val="22"/>
  </w:num>
  <w:num w:numId="19">
    <w:abstractNumId w:val="23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4"/>
  </w:num>
  <w:num w:numId="26">
    <w:abstractNumId w:val="12"/>
  </w:num>
  <w:num w:numId="27">
    <w:abstractNumId w:val="17"/>
  </w:num>
  <w:num w:numId="28">
    <w:abstractNumId w:val="10"/>
  </w:num>
  <w:num w:numId="29">
    <w:abstractNumId w:val="18"/>
  </w:num>
  <w:num w:numId="30">
    <w:abstractNumId w:val="14"/>
  </w:num>
  <w:num w:numId="31">
    <w:abstractNumId w:val="14"/>
  </w:num>
  <w:num w:numId="32">
    <w:abstractNumId w:val="13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9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6"/>
  </w:num>
  <w:num w:numId="46">
    <w:abstractNumId w:val="14"/>
  </w:num>
  <w:num w:numId="47">
    <w:abstractNumId w:val="14"/>
  </w:num>
  <w:num w:numId="48">
    <w:abstractNumId w:val="14"/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0BB2"/>
    <w:rsid w:val="00002A2A"/>
    <w:rsid w:val="00011ADB"/>
    <w:rsid w:val="00024B31"/>
    <w:rsid w:val="00025FC1"/>
    <w:rsid w:val="00064B1A"/>
    <w:rsid w:val="000757BF"/>
    <w:rsid w:val="000833B2"/>
    <w:rsid w:val="00093D68"/>
    <w:rsid w:val="000A351D"/>
    <w:rsid w:val="000C1073"/>
    <w:rsid w:val="000E2369"/>
    <w:rsid w:val="000F386D"/>
    <w:rsid w:val="000F75C6"/>
    <w:rsid w:val="0010009B"/>
    <w:rsid w:val="00107834"/>
    <w:rsid w:val="00121797"/>
    <w:rsid w:val="00125B11"/>
    <w:rsid w:val="0013311A"/>
    <w:rsid w:val="00156704"/>
    <w:rsid w:val="00171BCB"/>
    <w:rsid w:val="0019468F"/>
    <w:rsid w:val="001A1504"/>
    <w:rsid w:val="001A6646"/>
    <w:rsid w:val="00205ED9"/>
    <w:rsid w:val="00210205"/>
    <w:rsid w:val="00220C1F"/>
    <w:rsid w:val="00224601"/>
    <w:rsid w:val="002760F5"/>
    <w:rsid w:val="002923F4"/>
    <w:rsid w:val="002B1500"/>
    <w:rsid w:val="002B3C9E"/>
    <w:rsid w:val="002B5236"/>
    <w:rsid w:val="002B7922"/>
    <w:rsid w:val="002C3508"/>
    <w:rsid w:val="002E46CF"/>
    <w:rsid w:val="002E4C52"/>
    <w:rsid w:val="002E7FD7"/>
    <w:rsid w:val="002F7F9C"/>
    <w:rsid w:val="00314BF0"/>
    <w:rsid w:val="00333F90"/>
    <w:rsid w:val="00382AAE"/>
    <w:rsid w:val="003960A2"/>
    <w:rsid w:val="003973E7"/>
    <w:rsid w:val="003A2683"/>
    <w:rsid w:val="003C340B"/>
    <w:rsid w:val="003C4092"/>
    <w:rsid w:val="003C7DB9"/>
    <w:rsid w:val="003E7930"/>
    <w:rsid w:val="003F6854"/>
    <w:rsid w:val="00415FE8"/>
    <w:rsid w:val="00431842"/>
    <w:rsid w:val="00431E63"/>
    <w:rsid w:val="00434385"/>
    <w:rsid w:val="00455CB9"/>
    <w:rsid w:val="00455F3B"/>
    <w:rsid w:val="004B7F76"/>
    <w:rsid w:val="004D7AFD"/>
    <w:rsid w:val="004F4C00"/>
    <w:rsid w:val="00504634"/>
    <w:rsid w:val="0051177C"/>
    <w:rsid w:val="005178B0"/>
    <w:rsid w:val="0053254E"/>
    <w:rsid w:val="005378CF"/>
    <w:rsid w:val="00540A16"/>
    <w:rsid w:val="00544E43"/>
    <w:rsid w:val="00594096"/>
    <w:rsid w:val="005A1F42"/>
    <w:rsid w:val="005B5FE2"/>
    <w:rsid w:val="005E2D79"/>
    <w:rsid w:val="005F232E"/>
    <w:rsid w:val="005F233F"/>
    <w:rsid w:val="00607871"/>
    <w:rsid w:val="00612607"/>
    <w:rsid w:val="00620909"/>
    <w:rsid w:val="006553B3"/>
    <w:rsid w:val="006711C3"/>
    <w:rsid w:val="0067400E"/>
    <w:rsid w:val="00685336"/>
    <w:rsid w:val="006C40F1"/>
    <w:rsid w:val="006D551F"/>
    <w:rsid w:val="006D61B1"/>
    <w:rsid w:val="006E3633"/>
    <w:rsid w:val="006F3CC5"/>
    <w:rsid w:val="00701D0F"/>
    <w:rsid w:val="00723A1A"/>
    <w:rsid w:val="0072464A"/>
    <w:rsid w:val="0074755C"/>
    <w:rsid w:val="00767A6F"/>
    <w:rsid w:val="007731D9"/>
    <w:rsid w:val="00781803"/>
    <w:rsid w:val="00797FD8"/>
    <w:rsid w:val="007D4B7E"/>
    <w:rsid w:val="007F1BDE"/>
    <w:rsid w:val="008111A0"/>
    <w:rsid w:val="00841320"/>
    <w:rsid w:val="00851502"/>
    <w:rsid w:val="008616E0"/>
    <w:rsid w:val="00886B4C"/>
    <w:rsid w:val="008A0EA1"/>
    <w:rsid w:val="008A2E85"/>
    <w:rsid w:val="008F611C"/>
    <w:rsid w:val="008F6BFB"/>
    <w:rsid w:val="00912BCB"/>
    <w:rsid w:val="009138E8"/>
    <w:rsid w:val="0093724B"/>
    <w:rsid w:val="0095713A"/>
    <w:rsid w:val="009658CB"/>
    <w:rsid w:val="00971081"/>
    <w:rsid w:val="00972690"/>
    <w:rsid w:val="00976DEB"/>
    <w:rsid w:val="00987F0F"/>
    <w:rsid w:val="00994371"/>
    <w:rsid w:val="009A0CEA"/>
    <w:rsid w:val="009C5AF3"/>
    <w:rsid w:val="009D2386"/>
    <w:rsid w:val="009E0EC0"/>
    <w:rsid w:val="009E22F2"/>
    <w:rsid w:val="009F2C95"/>
    <w:rsid w:val="009F4592"/>
    <w:rsid w:val="00A01D9F"/>
    <w:rsid w:val="00A061DF"/>
    <w:rsid w:val="00A211A3"/>
    <w:rsid w:val="00A269B3"/>
    <w:rsid w:val="00A50ADE"/>
    <w:rsid w:val="00A66860"/>
    <w:rsid w:val="00A71C46"/>
    <w:rsid w:val="00A84CFE"/>
    <w:rsid w:val="00A85A11"/>
    <w:rsid w:val="00A860E4"/>
    <w:rsid w:val="00A92B8E"/>
    <w:rsid w:val="00A95536"/>
    <w:rsid w:val="00AA2551"/>
    <w:rsid w:val="00AB6E35"/>
    <w:rsid w:val="00AE287E"/>
    <w:rsid w:val="00B144D9"/>
    <w:rsid w:val="00B165C8"/>
    <w:rsid w:val="00B26FAF"/>
    <w:rsid w:val="00B51631"/>
    <w:rsid w:val="00B6087C"/>
    <w:rsid w:val="00B775C0"/>
    <w:rsid w:val="00B8153D"/>
    <w:rsid w:val="00B820BD"/>
    <w:rsid w:val="00B9508F"/>
    <w:rsid w:val="00BD605A"/>
    <w:rsid w:val="00BD6D17"/>
    <w:rsid w:val="00BF4E57"/>
    <w:rsid w:val="00C20791"/>
    <w:rsid w:val="00C232F5"/>
    <w:rsid w:val="00C6028B"/>
    <w:rsid w:val="00C64F8D"/>
    <w:rsid w:val="00C72533"/>
    <w:rsid w:val="00C869ED"/>
    <w:rsid w:val="00C90CBC"/>
    <w:rsid w:val="00C93861"/>
    <w:rsid w:val="00CC3A9A"/>
    <w:rsid w:val="00CF0A79"/>
    <w:rsid w:val="00CF1D4C"/>
    <w:rsid w:val="00D127F9"/>
    <w:rsid w:val="00D1783A"/>
    <w:rsid w:val="00D25EBA"/>
    <w:rsid w:val="00D34D52"/>
    <w:rsid w:val="00D80556"/>
    <w:rsid w:val="00DA290E"/>
    <w:rsid w:val="00DE5639"/>
    <w:rsid w:val="00DE571D"/>
    <w:rsid w:val="00DF15D3"/>
    <w:rsid w:val="00E25E64"/>
    <w:rsid w:val="00E47DFF"/>
    <w:rsid w:val="00E52A0D"/>
    <w:rsid w:val="00E709A8"/>
    <w:rsid w:val="00E7577B"/>
    <w:rsid w:val="00EB2420"/>
    <w:rsid w:val="00EB6425"/>
    <w:rsid w:val="00EF0D79"/>
    <w:rsid w:val="00EF5B17"/>
    <w:rsid w:val="00F014F4"/>
    <w:rsid w:val="00F20662"/>
    <w:rsid w:val="00F40D14"/>
    <w:rsid w:val="00FB2055"/>
    <w:rsid w:val="00FC566B"/>
    <w:rsid w:val="00FD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7AC766"/>
  <w14:defaultImageDpi w14:val="0"/>
  <w15:chartTrackingRefBased/>
  <w15:docId w15:val="{AA2E7AF0-BF56-4747-8DFF-578A78C6A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gners/>
</file>

<file path=customXml/itemProps1.xml><?xml version="1.0" encoding="utf-8"?>
<ds:datastoreItem xmlns:ds="http://schemas.openxmlformats.org/officeDocument/2006/customXml" ds:itemID="{C558D82F-0A4A-4FDB-9B6C-D0381B529B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51</TotalTime>
  <Pages>5</Pages>
  <Words>641</Words>
  <Characters>4906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5536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Kati Pojavnik</cp:lastModifiedBy>
  <cp:revision>11</cp:revision>
  <cp:lastPrinted>2013-07-19T10:42:00Z</cp:lastPrinted>
  <dcterms:created xsi:type="dcterms:W3CDTF">2025-10-24T09:33:00Z</dcterms:created>
  <dcterms:modified xsi:type="dcterms:W3CDTF">2026-04-14T06:03:00Z</dcterms:modified>
</cp:coreProperties>
</file>